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EC4CE61" w:rsidR="004F0988" w:rsidRPr="008245FE" w:rsidRDefault="004F0988" w:rsidP="008C27AC">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w:t>
            </w:r>
            <w:r w:rsidR="00F007CB">
              <w:rPr>
                <w:sz w:val="64"/>
                <w:lang w:eastAsia="zh-CN"/>
              </w:rPr>
              <w:t>99</w:t>
            </w:r>
            <w:r w:rsidRPr="008245FE">
              <w:rPr>
                <w:sz w:val="64"/>
              </w:rPr>
              <w:t xml:space="preserve"> </w:t>
            </w:r>
            <w:r w:rsidRPr="008245FE">
              <w:t>V</w:t>
            </w:r>
            <w:bookmarkStart w:id="4" w:name="specVersion"/>
            <w:r w:rsidR="00B92FDB" w:rsidRPr="008245FE">
              <w:rPr>
                <w:rFonts w:hint="eastAsia"/>
                <w:lang w:eastAsia="zh-CN"/>
              </w:rPr>
              <w:t>0</w:t>
            </w:r>
            <w:r w:rsidRPr="008245FE">
              <w:t>.</w:t>
            </w:r>
            <w:r w:rsidR="000D3897">
              <w:t>5</w:t>
            </w:r>
            <w:r w:rsidRPr="008245FE">
              <w:t>.</w:t>
            </w:r>
            <w:bookmarkEnd w:id="4"/>
            <w:r w:rsidR="00F53E59">
              <w:t>0</w:t>
            </w:r>
            <w:r w:rsidRPr="008245FE">
              <w:t xml:space="preserve"> </w:t>
            </w:r>
            <w:r w:rsidRPr="008245FE">
              <w:rPr>
                <w:sz w:val="32"/>
              </w:rPr>
              <w:t>(</w:t>
            </w:r>
            <w:bookmarkStart w:id="5" w:name="issueDate"/>
            <w:r w:rsidR="0035569D" w:rsidRPr="008245FE">
              <w:rPr>
                <w:rFonts w:hint="eastAsia"/>
                <w:sz w:val="32"/>
                <w:lang w:eastAsia="zh-CN"/>
              </w:rPr>
              <w:t>202</w:t>
            </w:r>
            <w:r w:rsidR="006215FB">
              <w:rPr>
                <w:sz w:val="32"/>
                <w:lang w:eastAsia="zh-CN"/>
              </w:rPr>
              <w:t>3</w:t>
            </w:r>
            <w:r w:rsidRPr="008245FE">
              <w:rPr>
                <w:sz w:val="32"/>
              </w:rPr>
              <w:t>-</w:t>
            </w:r>
            <w:bookmarkEnd w:id="5"/>
            <w:r w:rsidR="006215FB">
              <w:rPr>
                <w:sz w:val="32"/>
              </w:rPr>
              <w:t>0</w:t>
            </w:r>
            <w:r w:rsidR="000D3897">
              <w:rPr>
                <w:sz w:val="32"/>
              </w:rPr>
              <w:t>8</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7"/>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w:t>
            </w:r>
            <w:bookmarkEnd w:id="8"/>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9" w:name="_MON_1684549432"/>
      <w:bookmarkEnd w:id="9"/>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in" o:ole="">
                  <v:imagedata r:id="rId9" o:title=""/>
                </v:shape>
                <o:OLEObject Type="Embed" ProgID="Word.Picture.8" ShapeID="_x0000_i1025" DrawAspect="Content" ObjectID="_1755002997" r:id="rId10"/>
              </w:object>
            </w:r>
          </w:p>
        </w:tc>
        <w:tc>
          <w:tcPr>
            <w:tcW w:w="5540" w:type="dxa"/>
            <w:shd w:val="clear" w:color="auto" w:fill="auto"/>
          </w:tcPr>
          <w:p w14:paraId="5663F3DE" w14:textId="77777777" w:rsidR="00D57972" w:rsidRPr="008245FE" w:rsidRDefault="00363439" w:rsidP="00133525">
            <w:pPr>
              <w:jc w:val="right"/>
            </w:pPr>
            <w:bookmarkStart w:id="10"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1"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1"/>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2"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3"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3"/>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4"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5" w:name="copyrightDate"/>
            <w:r w:rsidRPr="008245FE">
              <w:rPr>
                <w:noProof/>
                <w:sz w:val="18"/>
              </w:rPr>
              <w:t>20</w:t>
            </w:r>
            <w:bookmarkEnd w:id="15"/>
            <w:r w:rsidR="00BE0893">
              <w:rPr>
                <w:noProof/>
                <w:sz w:val="18"/>
              </w:rPr>
              <w:t>2</w:t>
            </w:r>
            <w:r w:rsidR="006215FB">
              <w:rPr>
                <w:noProof/>
                <w:sz w:val="18"/>
              </w:rPr>
              <w:t>3</w:t>
            </w:r>
            <w:r w:rsidRPr="008245FE">
              <w:rPr>
                <w:noProof/>
                <w:sz w:val="18"/>
              </w:rPr>
              <w:t>, 3GPP Organizational Partners (ARIB, ATIS, CCSA, ETSI, TSDSI, TTA, TTC).</w:t>
            </w:r>
            <w:bookmarkStart w:id="16" w:name="copyrightaddon"/>
            <w:bookmarkEnd w:id="16"/>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4"/>
          </w:p>
          <w:p w14:paraId="5663F3FD" w14:textId="77777777" w:rsidR="00E16509" w:rsidRPr="008245FE" w:rsidRDefault="00E16509" w:rsidP="00133525"/>
        </w:tc>
      </w:tr>
      <w:bookmarkEnd w:id="12"/>
    </w:tbl>
    <w:p w14:paraId="5663F3FF" w14:textId="77777777" w:rsidR="00080512" w:rsidRPr="004D3578" w:rsidRDefault="00080512">
      <w:pPr>
        <w:pStyle w:val="TT"/>
      </w:pPr>
      <w:r w:rsidRPr="004D3578">
        <w:br w:type="page"/>
      </w:r>
      <w:bookmarkStart w:id="17" w:name="tableOfContents"/>
      <w:bookmarkEnd w:id="17"/>
      <w:r w:rsidRPr="004D3578">
        <w:t>Contents</w:t>
      </w:r>
    </w:p>
    <w:p w14:paraId="3D3345F9" w14:textId="6FB2E024" w:rsidR="00F64FCE" w:rsidRDefault="00CF3D19">
      <w:pPr>
        <w:pStyle w:val="TOC1"/>
        <w:rPr>
          <w:rFonts w:asciiTheme="minorHAnsi" w:eastAsiaTheme="minorEastAsia" w:hAnsiTheme="minorHAnsi" w:cstheme="minorBidi"/>
          <w:szCs w:val="22"/>
          <w:lang w:eastAsia="zh-CN"/>
        </w:rPr>
      </w:pPr>
      <w:r>
        <w:fldChar w:fldCharType="begin"/>
      </w:r>
      <w:r>
        <w:instrText xml:space="preserve"> TOC \o "1-3" </w:instrText>
      </w:r>
      <w:r>
        <w:fldChar w:fldCharType="separate"/>
      </w:r>
      <w:r w:rsidR="00F64FCE">
        <w:t>Foreword</w:t>
      </w:r>
      <w:r w:rsidR="00F64FCE">
        <w:tab/>
      </w:r>
      <w:r w:rsidR="00F64FCE">
        <w:fldChar w:fldCharType="begin"/>
      </w:r>
      <w:r w:rsidR="00F64FCE">
        <w:instrText xml:space="preserve"> PAGEREF _Toc144369099 \h </w:instrText>
      </w:r>
      <w:r w:rsidR="00F64FCE">
        <w:fldChar w:fldCharType="separate"/>
      </w:r>
      <w:r w:rsidR="00F64FCE">
        <w:t>8</w:t>
      </w:r>
      <w:r w:rsidR="00F64FCE">
        <w:fldChar w:fldCharType="end"/>
      </w:r>
    </w:p>
    <w:p w14:paraId="73103380" w14:textId="3EC27DE9" w:rsidR="00F64FCE" w:rsidRDefault="00F64FCE">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_Toc144369100 \h </w:instrText>
      </w:r>
      <w:r>
        <w:fldChar w:fldCharType="separate"/>
      </w:r>
      <w:r>
        <w:t>10</w:t>
      </w:r>
      <w:r>
        <w:fldChar w:fldCharType="end"/>
      </w:r>
    </w:p>
    <w:p w14:paraId="4F94B1BB" w14:textId="609092BB" w:rsidR="00F64FCE" w:rsidRDefault="00F64FCE">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_Toc144369101 \h </w:instrText>
      </w:r>
      <w:r>
        <w:fldChar w:fldCharType="separate"/>
      </w:r>
      <w:r>
        <w:t>10</w:t>
      </w:r>
      <w:r>
        <w:fldChar w:fldCharType="end"/>
      </w:r>
    </w:p>
    <w:p w14:paraId="16733312" w14:textId="2FEDC3CC" w:rsidR="00F64FCE" w:rsidRDefault="00F64FCE">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_Toc144369102 \h </w:instrText>
      </w:r>
      <w:r>
        <w:fldChar w:fldCharType="separate"/>
      </w:r>
      <w:r>
        <w:t>11</w:t>
      </w:r>
      <w:r>
        <w:fldChar w:fldCharType="end"/>
      </w:r>
    </w:p>
    <w:p w14:paraId="5C7AEEBD" w14:textId="5A8C45E0" w:rsidR="00F64FCE" w:rsidRDefault="00F64FCE">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_Toc144369103 \h </w:instrText>
      </w:r>
      <w:r>
        <w:fldChar w:fldCharType="separate"/>
      </w:r>
      <w:r>
        <w:t>11</w:t>
      </w:r>
      <w:r>
        <w:fldChar w:fldCharType="end"/>
      </w:r>
    </w:p>
    <w:p w14:paraId="7325A126" w14:textId="4828B01F" w:rsidR="00F64FCE" w:rsidRDefault="00F64FCE">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_Toc144369104 \h </w:instrText>
      </w:r>
      <w:r>
        <w:fldChar w:fldCharType="separate"/>
      </w:r>
      <w:r>
        <w:t>11</w:t>
      </w:r>
      <w:r>
        <w:fldChar w:fldCharType="end"/>
      </w:r>
    </w:p>
    <w:p w14:paraId="05A41C81" w14:textId="5963C278" w:rsidR="00F64FCE" w:rsidRDefault="00F64FCE">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_Toc144369105 \h </w:instrText>
      </w:r>
      <w:r>
        <w:fldChar w:fldCharType="separate"/>
      </w:r>
      <w:r>
        <w:t>11</w:t>
      </w:r>
      <w:r>
        <w:fldChar w:fldCharType="end"/>
      </w:r>
    </w:p>
    <w:p w14:paraId="03E63159" w14:textId="736C39EB" w:rsidR="00F64FCE" w:rsidRDefault="00F64FCE">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_Toc144369106 \h </w:instrText>
      </w:r>
      <w:r>
        <w:fldChar w:fldCharType="separate"/>
      </w:r>
      <w:r>
        <w:t>11</w:t>
      </w:r>
      <w:r>
        <w:fldChar w:fldCharType="end"/>
      </w:r>
    </w:p>
    <w:p w14:paraId="30FFC474" w14:textId="6BFF9991" w:rsidR="00F64FCE" w:rsidRDefault="00F64FCE">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_Toc144369107 \h </w:instrText>
      </w:r>
      <w:r>
        <w:fldChar w:fldCharType="separate"/>
      </w:r>
      <w:r>
        <w:t>12</w:t>
      </w:r>
      <w:r>
        <w:fldChar w:fldCharType="end"/>
      </w:r>
    </w:p>
    <w:p w14:paraId="5F20548E" w14:textId="2974E465" w:rsidR="00F64FCE" w:rsidRDefault="00F64FCE">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_Toc144369108 \h </w:instrText>
      </w:r>
      <w:r>
        <w:fldChar w:fldCharType="separate"/>
      </w:r>
      <w:r>
        <w:t>12</w:t>
      </w:r>
      <w:r>
        <w:fldChar w:fldCharType="end"/>
      </w:r>
    </w:p>
    <w:p w14:paraId="7658B130" w14:textId="5FC1599D" w:rsidR="00F64FCE" w:rsidRDefault="00F64FCE">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_Toc144369109 \h </w:instrText>
      </w:r>
      <w:r>
        <w:fldChar w:fldCharType="separate"/>
      </w:r>
      <w:r>
        <w:t>12</w:t>
      </w:r>
      <w:r>
        <w:fldChar w:fldCharType="end"/>
      </w:r>
    </w:p>
    <w:p w14:paraId="439263F7" w14:textId="2C5F468C"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_Toc144369110 \h </w:instrText>
      </w:r>
      <w:r>
        <w:fldChar w:fldCharType="separate"/>
      </w:r>
      <w:r>
        <w:t>12</w:t>
      </w:r>
      <w:r>
        <w:fldChar w:fldCharType="end"/>
      </w:r>
    </w:p>
    <w:p w14:paraId="6211D95D" w14:textId="3904B55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_Toc144369111 \h </w:instrText>
      </w:r>
      <w:r>
        <w:fldChar w:fldCharType="separate"/>
      </w:r>
      <w:r>
        <w:t>12</w:t>
      </w:r>
      <w:r>
        <w:fldChar w:fldCharType="end"/>
      </w:r>
    </w:p>
    <w:p w14:paraId="61CCAE6F" w14:textId="2CC70614" w:rsidR="00F64FCE" w:rsidRDefault="00F64FCE">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_Toc144369112 \h </w:instrText>
      </w:r>
      <w:r>
        <w:fldChar w:fldCharType="separate"/>
      </w:r>
      <w:r>
        <w:t>12</w:t>
      </w:r>
      <w:r>
        <w:fldChar w:fldCharType="end"/>
      </w:r>
    </w:p>
    <w:p w14:paraId="044CB683" w14:textId="62CEFB37"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_Toc144369113 \h </w:instrText>
      </w:r>
      <w:r>
        <w:fldChar w:fldCharType="separate"/>
      </w:r>
      <w:r>
        <w:t>13</w:t>
      </w:r>
      <w:r>
        <w:fldChar w:fldCharType="end"/>
      </w:r>
    </w:p>
    <w:p w14:paraId="0E027F6F" w14:textId="6D1FCC7E" w:rsidR="00F64FCE" w:rsidRDefault="00F64FCE">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_Toc144369114 \h </w:instrText>
      </w:r>
      <w:r>
        <w:fldChar w:fldCharType="separate"/>
      </w:r>
      <w:r>
        <w:t>13</w:t>
      </w:r>
      <w:r>
        <w:fldChar w:fldCharType="end"/>
      </w:r>
    </w:p>
    <w:p w14:paraId="10DF6F83" w14:textId="4A6B88B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_Toc144369115 \h </w:instrText>
      </w:r>
      <w:r>
        <w:fldChar w:fldCharType="separate"/>
      </w:r>
      <w:r>
        <w:t>13</w:t>
      </w:r>
      <w:r>
        <w:fldChar w:fldCharType="end"/>
      </w:r>
    </w:p>
    <w:p w14:paraId="66C5B22E" w14:textId="7CD01B3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_Toc144369116 \h </w:instrText>
      </w:r>
      <w:r>
        <w:fldChar w:fldCharType="separate"/>
      </w:r>
      <w:r>
        <w:t>13</w:t>
      </w:r>
      <w:r>
        <w:fldChar w:fldCharType="end"/>
      </w:r>
    </w:p>
    <w:p w14:paraId="49517463" w14:textId="76524A53" w:rsidR="00F64FCE" w:rsidRDefault="00F64FCE">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_Toc144369117 \h </w:instrText>
      </w:r>
      <w:r>
        <w:fldChar w:fldCharType="separate"/>
      </w:r>
      <w:r>
        <w:t>13</w:t>
      </w:r>
      <w:r>
        <w:fldChar w:fldCharType="end"/>
      </w:r>
    </w:p>
    <w:p w14:paraId="54EAE676" w14:textId="16D60AFC"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_Toc144369118 \h </w:instrText>
      </w:r>
      <w:r>
        <w:fldChar w:fldCharType="separate"/>
      </w:r>
      <w:r>
        <w:t>14</w:t>
      </w:r>
      <w:r>
        <w:fldChar w:fldCharType="end"/>
      </w:r>
    </w:p>
    <w:p w14:paraId="5298174E" w14:textId="41FDD875" w:rsidR="00F64FCE" w:rsidRDefault="00F64FCE">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_Toc144369119 \h </w:instrText>
      </w:r>
      <w:r>
        <w:fldChar w:fldCharType="separate"/>
      </w:r>
      <w:r>
        <w:t>14</w:t>
      </w:r>
      <w:r>
        <w:fldChar w:fldCharType="end"/>
      </w:r>
    </w:p>
    <w:p w14:paraId="2FC2EE64" w14:textId="7ED4B64B"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_Toc144369120 \h </w:instrText>
      </w:r>
      <w:r>
        <w:fldChar w:fldCharType="separate"/>
      </w:r>
      <w:r>
        <w:t>14</w:t>
      </w:r>
      <w:r>
        <w:fldChar w:fldCharType="end"/>
      </w:r>
    </w:p>
    <w:p w14:paraId="6440511C" w14:textId="089FCFA1"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_Toc144369121 \h </w:instrText>
      </w:r>
      <w:r>
        <w:fldChar w:fldCharType="separate"/>
      </w:r>
      <w:r>
        <w:t>14</w:t>
      </w:r>
      <w:r>
        <w:fldChar w:fldCharType="end"/>
      </w:r>
    </w:p>
    <w:p w14:paraId="127496C3" w14:textId="6E757BE4" w:rsidR="00F64FCE" w:rsidRDefault="00F64FCE">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_Toc144369122 \h </w:instrText>
      </w:r>
      <w:r>
        <w:fldChar w:fldCharType="separate"/>
      </w:r>
      <w:r>
        <w:t>15</w:t>
      </w:r>
      <w:r>
        <w:fldChar w:fldCharType="end"/>
      </w:r>
    </w:p>
    <w:p w14:paraId="1DC8666C" w14:textId="6607C33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_Toc144369123 \h </w:instrText>
      </w:r>
      <w:r>
        <w:fldChar w:fldCharType="separate"/>
      </w:r>
      <w:r>
        <w:t>15</w:t>
      </w:r>
      <w:r>
        <w:fldChar w:fldCharType="end"/>
      </w:r>
    </w:p>
    <w:p w14:paraId="2C0DFDD3" w14:textId="01366C18" w:rsidR="00F64FCE" w:rsidRDefault="00F64FCE">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_Toc144369124 \h </w:instrText>
      </w:r>
      <w:r>
        <w:fldChar w:fldCharType="separate"/>
      </w:r>
      <w:r>
        <w:t>15</w:t>
      </w:r>
      <w:r>
        <w:fldChar w:fldCharType="end"/>
      </w:r>
    </w:p>
    <w:p w14:paraId="2FCF5129" w14:textId="623E48E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_Toc144369125 \h </w:instrText>
      </w:r>
      <w:r>
        <w:fldChar w:fldCharType="separate"/>
      </w:r>
      <w:r>
        <w:t>15</w:t>
      </w:r>
      <w:r>
        <w:fldChar w:fldCharType="end"/>
      </w:r>
    </w:p>
    <w:p w14:paraId="3F694CA4" w14:textId="01C3134F"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_Toc144369126 \h </w:instrText>
      </w:r>
      <w:r>
        <w:fldChar w:fldCharType="separate"/>
      </w:r>
      <w:r>
        <w:t>16</w:t>
      </w:r>
      <w:r>
        <w:fldChar w:fldCharType="end"/>
      </w:r>
    </w:p>
    <w:p w14:paraId="45ADF2A4" w14:textId="05CC1799" w:rsidR="00F64FCE" w:rsidRDefault="00F64FCE">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_Toc144369127 \h </w:instrText>
      </w:r>
      <w:r>
        <w:fldChar w:fldCharType="separate"/>
      </w:r>
      <w:r>
        <w:t>16</w:t>
      </w:r>
      <w:r>
        <w:fldChar w:fldCharType="end"/>
      </w:r>
    </w:p>
    <w:p w14:paraId="3D4246DC" w14:textId="270ABEF1"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5.3.4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_Toc144369128 \h </w:instrText>
      </w:r>
      <w:r>
        <w:fldChar w:fldCharType="separate"/>
      </w:r>
      <w:r>
        <w:t>16</w:t>
      </w:r>
      <w:r>
        <w:fldChar w:fldCharType="end"/>
      </w:r>
    </w:p>
    <w:p w14:paraId="32A53220" w14:textId="40E8483E" w:rsidR="00F64FCE" w:rsidRDefault="00F64FCE">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_Toc144369129 \h </w:instrText>
      </w:r>
      <w:r>
        <w:fldChar w:fldCharType="separate"/>
      </w:r>
      <w:r>
        <w:t>16</w:t>
      </w:r>
      <w:r>
        <w:fldChar w:fldCharType="end"/>
      </w:r>
    </w:p>
    <w:p w14:paraId="0680C50E" w14:textId="3948B8D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_Toc144369130 \h </w:instrText>
      </w:r>
      <w:r>
        <w:fldChar w:fldCharType="separate"/>
      </w:r>
      <w:r>
        <w:t>16</w:t>
      </w:r>
      <w:r>
        <w:fldChar w:fldCharType="end"/>
      </w:r>
    </w:p>
    <w:p w14:paraId="15144BE2" w14:textId="69C43EC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_Toc144369131 \h </w:instrText>
      </w:r>
      <w:r>
        <w:fldChar w:fldCharType="separate"/>
      </w:r>
      <w:r>
        <w:t>17</w:t>
      </w:r>
      <w:r>
        <w:fldChar w:fldCharType="end"/>
      </w:r>
    </w:p>
    <w:p w14:paraId="46AFCD81" w14:textId="0A9E1A8E" w:rsidR="00F64FCE" w:rsidRDefault="00F64FCE">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_Toc144369132 \h </w:instrText>
      </w:r>
      <w:r>
        <w:fldChar w:fldCharType="separate"/>
      </w:r>
      <w:r>
        <w:t>17</w:t>
      </w:r>
      <w:r>
        <w:fldChar w:fldCharType="end"/>
      </w:r>
    </w:p>
    <w:p w14:paraId="616BB4BD" w14:textId="2F48BC28"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_Toc144369133 \h </w:instrText>
      </w:r>
      <w:r>
        <w:fldChar w:fldCharType="separate"/>
      </w:r>
      <w:r>
        <w:t>17</w:t>
      </w:r>
      <w:r>
        <w:fldChar w:fldCharType="end"/>
      </w:r>
    </w:p>
    <w:p w14:paraId="7C019F8E" w14:textId="0C57EF58" w:rsidR="00F64FCE" w:rsidRDefault="00F64FCE">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_Toc144369134 \h </w:instrText>
      </w:r>
      <w:r>
        <w:fldChar w:fldCharType="separate"/>
      </w:r>
      <w:r>
        <w:t>18</w:t>
      </w:r>
      <w:r>
        <w:fldChar w:fldCharType="end"/>
      </w:r>
    </w:p>
    <w:p w14:paraId="6553162D" w14:textId="13EE4DB5"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_Toc144369135 \h </w:instrText>
      </w:r>
      <w:r>
        <w:fldChar w:fldCharType="separate"/>
      </w:r>
      <w:r>
        <w:t>18</w:t>
      </w:r>
      <w:r>
        <w:fldChar w:fldCharType="end"/>
      </w:r>
    </w:p>
    <w:p w14:paraId="3F86A579" w14:textId="2CB89DC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_Toc144369136 \h </w:instrText>
      </w:r>
      <w:r>
        <w:fldChar w:fldCharType="separate"/>
      </w:r>
      <w:r>
        <w:t>18</w:t>
      </w:r>
      <w:r>
        <w:fldChar w:fldCharType="end"/>
      </w:r>
    </w:p>
    <w:p w14:paraId="2B86E6BA" w14:textId="64F1A78B" w:rsidR="00F64FCE" w:rsidRDefault="00F64FCE">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_Toc144369137 \h </w:instrText>
      </w:r>
      <w:r>
        <w:fldChar w:fldCharType="separate"/>
      </w:r>
      <w:r>
        <w:t>18</w:t>
      </w:r>
      <w:r>
        <w:fldChar w:fldCharType="end"/>
      </w:r>
    </w:p>
    <w:p w14:paraId="714E4A41" w14:textId="626FD6F5"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_Toc144369138 \h </w:instrText>
      </w:r>
      <w:r>
        <w:fldChar w:fldCharType="separate"/>
      </w:r>
      <w:r>
        <w:t>19</w:t>
      </w:r>
      <w:r>
        <w:fldChar w:fldCharType="end"/>
      </w:r>
    </w:p>
    <w:p w14:paraId="638393E6" w14:textId="23E7DD53" w:rsidR="00F64FCE" w:rsidRDefault="00F64FCE">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_Toc144369139 \h </w:instrText>
      </w:r>
      <w:r>
        <w:fldChar w:fldCharType="separate"/>
      </w:r>
      <w:r>
        <w:t>19</w:t>
      </w:r>
      <w:r>
        <w:fldChar w:fldCharType="end"/>
      </w:r>
    </w:p>
    <w:p w14:paraId="49CDDB29" w14:textId="061E6AE8"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_Toc144369140 \h </w:instrText>
      </w:r>
      <w:r>
        <w:fldChar w:fldCharType="separate"/>
      </w:r>
      <w:r>
        <w:t>19</w:t>
      </w:r>
      <w:r>
        <w:fldChar w:fldCharType="end"/>
      </w:r>
    </w:p>
    <w:p w14:paraId="795D905A" w14:textId="6313C43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5.6.2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_Toc144369141 \h </w:instrText>
      </w:r>
      <w:r>
        <w:fldChar w:fldCharType="separate"/>
      </w:r>
      <w:r>
        <w:t>20</w:t>
      </w:r>
      <w:r>
        <w:fldChar w:fldCharType="end"/>
      </w:r>
    </w:p>
    <w:p w14:paraId="1577D272" w14:textId="53778DA7" w:rsidR="00F64FCE" w:rsidRDefault="00F64FCE">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_Toc144369142 \h </w:instrText>
      </w:r>
      <w:r>
        <w:fldChar w:fldCharType="separate"/>
      </w:r>
      <w:r>
        <w:t>20</w:t>
      </w:r>
      <w:r>
        <w:fldChar w:fldCharType="end"/>
      </w:r>
    </w:p>
    <w:p w14:paraId="30D11BBC" w14:textId="2B1253AE"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_Toc144369143 \h </w:instrText>
      </w:r>
      <w:r>
        <w:fldChar w:fldCharType="separate"/>
      </w:r>
      <w:r>
        <w:t>22</w:t>
      </w:r>
      <w:r>
        <w:fldChar w:fldCharType="end"/>
      </w:r>
    </w:p>
    <w:p w14:paraId="6121B73D" w14:textId="70B483AF" w:rsidR="00F64FCE" w:rsidRDefault="00F64FCE">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_Toc144369144 \h </w:instrText>
      </w:r>
      <w:r>
        <w:fldChar w:fldCharType="separate"/>
      </w:r>
      <w:r>
        <w:t>22</w:t>
      </w:r>
      <w:r>
        <w:fldChar w:fldCharType="end"/>
      </w:r>
    </w:p>
    <w:p w14:paraId="657F84FC" w14:textId="0E2C4664" w:rsidR="00F64FCE" w:rsidRDefault="00F64FCE">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_Toc144369145 \h </w:instrText>
      </w:r>
      <w:r>
        <w:fldChar w:fldCharType="separate"/>
      </w:r>
      <w:r>
        <w:t>22</w:t>
      </w:r>
      <w:r>
        <w:fldChar w:fldCharType="end"/>
      </w:r>
    </w:p>
    <w:p w14:paraId="681DB1FA" w14:textId="3E01909D" w:rsidR="00F64FCE" w:rsidRDefault="00F64FCE">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_Toc144369146 \h </w:instrText>
      </w:r>
      <w:r>
        <w:fldChar w:fldCharType="separate"/>
      </w:r>
      <w:r>
        <w:t>22</w:t>
      </w:r>
      <w:r>
        <w:fldChar w:fldCharType="end"/>
      </w:r>
    </w:p>
    <w:p w14:paraId="5641BC61" w14:textId="36BF1AB4" w:rsidR="00F64FCE" w:rsidRDefault="00F64FCE">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_Toc144369147 \h </w:instrText>
      </w:r>
      <w:r>
        <w:fldChar w:fldCharType="separate"/>
      </w:r>
      <w:r>
        <w:t>22</w:t>
      </w:r>
      <w:r>
        <w:fldChar w:fldCharType="end"/>
      </w:r>
    </w:p>
    <w:p w14:paraId="32E4B90B" w14:textId="075CDFEC"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_Toc144369148 \h </w:instrText>
      </w:r>
      <w:r>
        <w:fldChar w:fldCharType="separate"/>
      </w:r>
      <w:r>
        <w:t>23</w:t>
      </w:r>
      <w:r>
        <w:fldChar w:fldCharType="end"/>
      </w:r>
    </w:p>
    <w:p w14:paraId="0B9BB2BE" w14:textId="693937D1" w:rsidR="00F64FCE" w:rsidRDefault="00F64FCE">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_Toc144369149 \h </w:instrText>
      </w:r>
      <w:r>
        <w:fldChar w:fldCharType="separate"/>
      </w:r>
      <w:r>
        <w:t>23</w:t>
      </w:r>
      <w:r>
        <w:fldChar w:fldCharType="end"/>
      </w:r>
    </w:p>
    <w:p w14:paraId="6F24CB08" w14:textId="5C760477" w:rsidR="00F64FCE" w:rsidRDefault="00F64FCE">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_Toc144369150 \h </w:instrText>
      </w:r>
      <w:r>
        <w:fldChar w:fldCharType="separate"/>
      </w:r>
      <w:r>
        <w:t>23</w:t>
      </w:r>
      <w:r>
        <w:fldChar w:fldCharType="end"/>
      </w:r>
    </w:p>
    <w:p w14:paraId="718DF1F5" w14:textId="21C7F74A" w:rsidR="00F64FCE" w:rsidRDefault="00F64FCE">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_Toc144369151 \h </w:instrText>
      </w:r>
      <w:r>
        <w:fldChar w:fldCharType="separate"/>
      </w:r>
      <w:r>
        <w:t>23</w:t>
      </w:r>
      <w:r>
        <w:fldChar w:fldCharType="end"/>
      </w:r>
    </w:p>
    <w:p w14:paraId="6D882E2D" w14:textId="145BCD7A" w:rsidR="00F64FCE" w:rsidRDefault="00F64FCE">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_Toc144369152 \h </w:instrText>
      </w:r>
      <w:r>
        <w:fldChar w:fldCharType="separate"/>
      </w:r>
      <w:r>
        <w:t>23</w:t>
      </w:r>
      <w:r>
        <w:fldChar w:fldCharType="end"/>
      </w:r>
    </w:p>
    <w:p w14:paraId="1C605D06" w14:textId="746D14CF"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_Toc144369153 \h </w:instrText>
      </w:r>
      <w:r>
        <w:fldChar w:fldCharType="separate"/>
      </w:r>
      <w:r>
        <w:t>25</w:t>
      </w:r>
      <w:r>
        <w:fldChar w:fldCharType="end"/>
      </w:r>
    </w:p>
    <w:p w14:paraId="37DD7F94" w14:textId="5224136F" w:rsidR="00F64FCE" w:rsidRDefault="00F64FCE">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DF0553">
        <w:rPr>
          <w:lang w:val="en-US" w:eastAsia="zh-CN"/>
        </w:rPr>
        <w:t>8</w:t>
      </w:r>
      <w:r>
        <w:rPr>
          <w:lang w:eastAsia="zh-CN"/>
        </w:rPr>
        <w:t>-n</w:t>
      </w:r>
      <w:r w:rsidRPr="00DF0553">
        <w:rPr>
          <w:lang w:val="en-US" w:eastAsia="zh-CN"/>
        </w:rPr>
        <w:t>78</w:t>
      </w:r>
      <w:r>
        <w:tab/>
      </w:r>
      <w:r>
        <w:fldChar w:fldCharType="begin"/>
      </w:r>
      <w:r>
        <w:instrText xml:space="preserve"> PAGEREF _Toc144369154 \h </w:instrText>
      </w:r>
      <w:r>
        <w:fldChar w:fldCharType="separate"/>
      </w:r>
      <w:r>
        <w:t>25</w:t>
      </w:r>
      <w:r>
        <w:fldChar w:fldCharType="end"/>
      </w:r>
    </w:p>
    <w:p w14:paraId="477426C8" w14:textId="65FCAE52" w:rsidR="00F64FCE" w:rsidRDefault="00F64FCE">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_Toc144369155 \h </w:instrText>
      </w:r>
      <w:r>
        <w:fldChar w:fldCharType="separate"/>
      </w:r>
      <w:r>
        <w:t>25</w:t>
      </w:r>
      <w:r>
        <w:fldChar w:fldCharType="end"/>
      </w:r>
    </w:p>
    <w:p w14:paraId="4E00B493" w14:textId="7080FD96" w:rsidR="00F64FCE" w:rsidRDefault="00F64FCE">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_Toc144369156 \h </w:instrText>
      </w:r>
      <w:r>
        <w:fldChar w:fldCharType="separate"/>
      </w:r>
      <w:r>
        <w:t>25</w:t>
      </w:r>
      <w:r>
        <w:fldChar w:fldCharType="end"/>
      </w:r>
    </w:p>
    <w:p w14:paraId="0C1C5727" w14:textId="212975F1" w:rsidR="00F64FCE" w:rsidRDefault="00F64FCE">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_Toc144369157 \h </w:instrText>
      </w:r>
      <w:r>
        <w:fldChar w:fldCharType="separate"/>
      </w:r>
      <w:r>
        <w:t>26</w:t>
      </w:r>
      <w:r>
        <w:fldChar w:fldCharType="end"/>
      </w:r>
    </w:p>
    <w:p w14:paraId="36482E4A" w14:textId="427BC489" w:rsidR="00F64FCE" w:rsidRDefault="00F64FCE">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_Toc144369158 \h </w:instrText>
      </w:r>
      <w:r>
        <w:fldChar w:fldCharType="separate"/>
      </w:r>
      <w:r>
        <w:t>27</w:t>
      </w:r>
      <w:r>
        <w:fldChar w:fldCharType="end"/>
      </w:r>
    </w:p>
    <w:p w14:paraId="0A248C6D" w14:textId="3292BD1A" w:rsidR="00F64FCE" w:rsidRDefault="00F64FCE">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_Toc144369159 \h </w:instrText>
      </w:r>
      <w:r>
        <w:fldChar w:fldCharType="separate"/>
      </w:r>
      <w:r>
        <w:t>27</w:t>
      </w:r>
      <w:r>
        <w:fldChar w:fldCharType="end"/>
      </w:r>
    </w:p>
    <w:p w14:paraId="372BE646" w14:textId="289665D1" w:rsidR="00F64FCE" w:rsidRDefault="00F64FCE">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_Toc144369160 \h </w:instrText>
      </w:r>
      <w:r>
        <w:fldChar w:fldCharType="separate"/>
      </w:r>
      <w:r>
        <w:t>27</w:t>
      </w:r>
      <w:r>
        <w:fldChar w:fldCharType="end"/>
      </w:r>
    </w:p>
    <w:p w14:paraId="2A2DD982" w14:textId="448940B9" w:rsidR="00F64FCE" w:rsidRDefault="00F64FCE">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_Toc144369161 \h </w:instrText>
      </w:r>
      <w:r>
        <w:fldChar w:fldCharType="separate"/>
      </w:r>
      <w:r>
        <w:t>27</w:t>
      </w:r>
      <w:r>
        <w:fldChar w:fldCharType="end"/>
      </w:r>
    </w:p>
    <w:p w14:paraId="3BFE0E0B" w14:textId="1CE8AA18" w:rsidR="00F64FCE" w:rsidRDefault="00F64FCE">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_Toc144369162 \h </w:instrText>
      </w:r>
      <w:r>
        <w:fldChar w:fldCharType="separate"/>
      </w:r>
      <w:r>
        <w:t>27</w:t>
      </w:r>
      <w:r>
        <w:fldChar w:fldCharType="end"/>
      </w:r>
    </w:p>
    <w:p w14:paraId="1C6D9038" w14:textId="5DDD0715"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5.10.4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_Toc144369163 \h </w:instrText>
      </w:r>
      <w:r>
        <w:fldChar w:fldCharType="separate"/>
      </w:r>
      <w:r>
        <w:t>28</w:t>
      </w:r>
      <w:r>
        <w:fldChar w:fldCharType="end"/>
      </w:r>
    </w:p>
    <w:p w14:paraId="32426E1D" w14:textId="12CF7EC0" w:rsidR="00F64FCE" w:rsidRDefault="00F64FCE">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_Toc144369164 \h </w:instrText>
      </w:r>
      <w:r>
        <w:fldChar w:fldCharType="separate"/>
      </w:r>
      <w:r>
        <w:t>28</w:t>
      </w:r>
      <w:r>
        <w:fldChar w:fldCharType="end"/>
      </w:r>
    </w:p>
    <w:p w14:paraId="39872A19" w14:textId="61908A5B" w:rsidR="00F64FCE" w:rsidRDefault="00F64FCE">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_Toc144369165 \h </w:instrText>
      </w:r>
      <w:r>
        <w:fldChar w:fldCharType="separate"/>
      </w:r>
      <w:r>
        <w:t>28</w:t>
      </w:r>
      <w:r>
        <w:fldChar w:fldCharType="end"/>
      </w:r>
    </w:p>
    <w:p w14:paraId="1166D993" w14:textId="1827DB1C" w:rsidR="00F64FCE" w:rsidRDefault="00F64FCE">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_Toc144369166 \h </w:instrText>
      </w:r>
      <w:r>
        <w:fldChar w:fldCharType="separate"/>
      </w:r>
      <w:r>
        <w:t>29</w:t>
      </w:r>
      <w:r>
        <w:fldChar w:fldCharType="end"/>
      </w:r>
    </w:p>
    <w:p w14:paraId="31B5A3BC" w14:textId="7087FE8A" w:rsidR="00F64FCE" w:rsidRDefault="00F64FCE">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_Toc144369167 \h </w:instrText>
      </w:r>
      <w:r>
        <w:fldChar w:fldCharType="separate"/>
      </w:r>
      <w:r>
        <w:t>29</w:t>
      </w:r>
      <w:r>
        <w:fldChar w:fldCharType="end"/>
      </w:r>
    </w:p>
    <w:p w14:paraId="20573A24" w14:textId="653E0822"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5.11.4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_Toc144369168 \h </w:instrText>
      </w:r>
      <w:r>
        <w:fldChar w:fldCharType="separate"/>
      </w:r>
      <w:r>
        <w:t>30</w:t>
      </w:r>
      <w:r>
        <w:fldChar w:fldCharType="end"/>
      </w:r>
    </w:p>
    <w:p w14:paraId="4D5E3E8F" w14:textId="7469E2B3" w:rsidR="00F64FCE" w:rsidRDefault="00F64FCE">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_Toc144369169 \h </w:instrText>
      </w:r>
      <w:r>
        <w:fldChar w:fldCharType="separate"/>
      </w:r>
      <w:r>
        <w:t>30</w:t>
      </w:r>
      <w:r>
        <w:fldChar w:fldCharType="end"/>
      </w:r>
    </w:p>
    <w:p w14:paraId="3392D8BB" w14:textId="4CF0E39C" w:rsidR="00F64FCE" w:rsidRDefault="00F64FCE">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_Toc144369170 \h </w:instrText>
      </w:r>
      <w:r>
        <w:fldChar w:fldCharType="separate"/>
      </w:r>
      <w:r>
        <w:t>30</w:t>
      </w:r>
      <w:r>
        <w:fldChar w:fldCharType="end"/>
      </w:r>
    </w:p>
    <w:p w14:paraId="23913D2D" w14:textId="6A4EA612" w:rsidR="00F64FCE" w:rsidRDefault="00F64FCE">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_Toc144369171 \h </w:instrText>
      </w:r>
      <w:r>
        <w:fldChar w:fldCharType="separate"/>
      </w:r>
      <w:r>
        <w:t>31</w:t>
      </w:r>
      <w:r>
        <w:fldChar w:fldCharType="end"/>
      </w:r>
    </w:p>
    <w:p w14:paraId="15E4A684" w14:textId="52F9C099" w:rsidR="00F64FCE" w:rsidRDefault="00F64FCE">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_Toc144369172 \h </w:instrText>
      </w:r>
      <w:r>
        <w:fldChar w:fldCharType="separate"/>
      </w:r>
      <w:r>
        <w:t>31</w:t>
      </w:r>
      <w:r>
        <w:fldChar w:fldCharType="end"/>
      </w:r>
    </w:p>
    <w:p w14:paraId="7FD4CE25" w14:textId="227E2272"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5.12.4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_Toc144369173 \h </w:instrText>
      </w:r>
      <w:r>
        <w:fldChar w:fldCharType="separate"/>
      </w:r>
      <w:r>
        <w:t>31</w:t>
      </w:r>
      <w:r>
        <w:fldChar w:fldCharType="end"/>
      </w:r>
    </w:p>
    <w:p w14:paraId="21F56A7D" w14:textId="53A0FDAE" w:rsidR="00F64FCE" w:rsidRDefault="00F64FCE">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_Toc144369174 \h </w:instrText>
      </w:r>
      <w:r>
        <w:fldChar w:fldCharType="separate"/>
      </w:r>
      <w:r>
        <w:t>32</w:t>
      </w:r>
      <w:r>
        <w:fldChar w:fldCharType="end"/>
      </w:r>
    </w:p>
    <w:p w14:paraId="5F02F96D" w14:textId="2FB589D6" w:rsidR="00F64FCE" w:rsidRDefault="00F64FCE">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_Toc144369175 \h </w:instrText>
      </w:r>
      <w:r>
        <w:fldChar w:fldCharType="separate"/>
      </w:r>
      <w:r>
        <w:t>32</w:t>
      </w:r>
      <w:r>
        <w:fldChar w:fldCharType="end"/>
      </w:r>
    </w:p>
    <w:p w14:paraId="1027B766" w14:textId="1856F090" w:rsidR="00F64FCE" w:rsidRDefault="00F64FCE">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_Toc144369176 \h </w:instrText>
      </w:r>
      <w:r>
        <w:fldChar w:fldCharType="separate"/>
      </w:r>
      <w:r>
        <w:t>32</w:t>
      </w:r>
      <w:r>
        <w:fldChar w:fldCharType="end"/>
      </w:r>
    </w:p>
    <w:p w14:paraId="5EB36DA3" w14:textId="0985E3F6" w:rsidR="00F64FCE" w:rsidRDefault="00F64FCE">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_Toc144369177 \h </w:instrText>
      </w:r>
      <w:r>
        <w:fldChar w:fldCharType="separate"/>
      </w:r>
      <w:r>
        <w:t>32</w:t>
      </w:r>
      <w:r>
        <w:fldChar w:fldCharType="end"/>
      </w:r>
    </w:p>
    <w:p w14:paraId="2481FF27" w14:textId="554BE7CE" w:rsidR="00F64FCE" w:rsidRDefault="00F64FCE">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_Toc144369178 \h </w:instrText>
      </w:r>
      <w:r>
        <w:fldChar w:fldCharType="separate"/>
      </w:r>
      <w:r>
        <w:t>34</w:t>
      </w:r>
      <w:r>
        <w:fldChar w:fldCharType="end"/>
      </w:r>
    </w:p>
    <w:p w14:paraId="2A263517" w14:textId="3F8C3E40" w:rsidR="00F64FCE" w:rsidRDefault="00F64FCE">
      <w:pPr>
        <w:pStyle w:val="TOC3"/>
        <w:rPr>
          <w:rFonts w:asciiTheme="minorHAnsi" w:eastAsiaTheme="minorEastAsia" w:hAnsiTheme="minorHAnsi" w:cstheme="minorBidi"/>
          <w:sz w:val="22"/>
          <w:szCs w:val="22"/>
          <w:lang w:eastAsia="zh-CN"/>
        </w:rPr>
      </w:pPr>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_Toc144369179 \h </w:instrText>
      </w:r>
      <w:r>
        <w:fldChar w:fldCharType="separate"/>
      </w:r>
      <w:r>
        <w:t>34</w:t>
      </w:r>
      <w:r>
        <w:fldChar w:fldCharType="end"/>
      </w:r>
    </w:p>
    <w:p w14:paraId="16CF767E" w14:textId="12947FA0" w:rsidR="00F64FCE" w:rsidRDefault="00F64FCE">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_Toc144369180 \h </w:instrText>
      </w:r>
      <w:r>
        <w:fldChar w:fldCharType="separate"/>
      </w:r>
      <w:r>
        <w:t>34</w:t>
      </w:r>
      <w:r>
        <w:fldChar w:fldCharType="end"/>
      </w:r>
    </w:p>
    <w:p w14:paraId="30019006" w14:textId="211FB89C" w:rsidR="00F64FCE" w:rsidRDefault="00F64FCE">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_Toc144369181 \h </w:instrText>
      </w:r>
      <w:r>
        <w:fldChar w:fldCharType="separate"/>
      </w:r>
      <w:r>
        <w:t>34</w:t>
      </w:r>
      <w:r>
        <w:fldChar w:fldCharType="end"/>
      </w:r>
    </w:p>
    <w:p w14:paraId="46FEFE43" w14:textId="6DD993BD" w:rsidR="00F64FCE" w:rsidRDefault="00F64FCE">
      <w:pPr>
        <w:pStyle w:val="TOC3"/>
        <w:rPr>
          <w:rFonts w:asciiTheme="minorHAnsi" w:eastAsiaTheme="minorEastAsia" w:hAnsiTheme="minorHAnsi" w:cstheme="minorBidi"/>
          <w:sz w:val="22"/>
          <w:szCs w:val="22"/>
          <w:lang w:eastAsia="zh-CN"/>
        </w:rPr>
      </w:pPr>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_Toc144369182 \h </w:instrText>
      </w:r>
      <w:r>
        <w:fldChar w:fldCharType="separate"/>
      </w:r>
      <w:r>
        <w:t>35</w:t>
      </w:r>
      <w:r>
        <w:fldChar w:fldCharType="end"/>
      </w:r>
    </w:p>
    <w:p w14:paraId="3F6D2024" w14:textId="12FB124A" w:rsidR="00F64FCE" w:rsidRDefault="00F64FCE">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_Toc144369183 \h </w:instrText>
      </w:r>
      <w:r>
        <w:fldChar w:fldCharType="separate"/>
      </w:r>
      <w:r>
        <w:t>36</w:t>
      </w:r>
      <w:r>
        <w:fldChar w:fldCharType="end"/>
      </w:r>
    </w:p>
    <w:p w14:paraId="5876C9B6" w14:textId="62EBF63D" w:rsidR="00F64FCE" w:rsidRDefault="00F64FCE">
      <w:pPr>
        <w:pStyle w:val="TOC3"/>
        <w:rPr>
          <w:rFonts w:asciiTheme="minorHAnsi" w:eastAsiaTheme="minorEastAsia" w:hAnsiTheme="minorHAnsi" w:cstheme="minorBidi"/>
          <w:sz w:val="22"/>
          <w:szCs w:val="22"/>
          <w:lang w:eastAsia="zh-CN"/>
        </w:rPr>
      </w:pPr>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_Toc144369184 \h </w:instrText>
      </w:r>
      <w:r>
        <w:fldChar w:fldCharType="separate"/>
      </w:r>
      <w:r>
        <w:t>36</w:t>
      </w:r>
      <w:r>
        <w:fldChar w:fldCharType="end"/>
      </w:r>
    </w:p>
    <w:p w14:paraId="602533A4" w14:textId="7AFE2973" w:rsidR="00F64FCE" w:rsidRDefault="00F64FCE">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_Toc144369185 \h </w:instrText>
      </w:r>
      <w:r>
        <w:fldChar w:fldCharType="separate"/>
      </w:r>
      <w:r>
        <w:t>36</w:t>
      </w:r>
      <w:r>
        <w:fldChar w:fldCharType="end"/>
      </w:r>
    </w:p>
    <w:p w14:paraId="0E3B0355" w14:textId="175F66A9" w:rsidR="00F64FCE" w:rsidRDefault="00F64FCE">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_Toc144369186 \h </w:instrText>
      </w:r>
      <w:r>
        <w:fldChar w:fldCharType="separate"/>
      </w:r>
      <w:r>
        <w:t>36</w:t>
      </w:r>
      <w:r>
        <w:fldChar w:fldCharType="end"/>
      </w:r>
    </w:p>
    <w:p w14:paraId="08FB84D0" w14:textId="0FCF232B" w:rsidR="00F64FCE" w:rsidRDefault="00F64FCE">
      <w:pPr>
        <w:pStyle w:val="TOC3"/>
        <w:rPr>
          <w:rFonts w:asciiTheme="minorHAnsi" w:eastAsiaTheme="minorEastAsia" w:hAnsiTheme="minorHAnsi" w:cstheme="minorBidi"/>
          <w:sz w:val="22"/>
          <w:szCs w:val="22"/>
          <w:lang w:eastAsia="zh-CN"/>
        </w:rPr>
      </w:pPr>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_Toc144369187 \h </w:instrText>
      </w:r>
      <w:r>
        <w:fldChar w:fldCharType="separate"/>
      </w:r>
      <w:r>
        <w:t>37</w:t>
      </w:r>
      <w:r>
        <w:fldChar w:fldCharType="end"/>
      </w:r>
    </w:p>
    <w:p w14:paraId="3422C421" w14:textId="7538A5B1" w:rsidR="00F64FCE" w:rsidRDefault="00F64FCE">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_Toc144369188 \h </w:instrText>
      </w:r>
      <w:r>
        <w:fldChar w:fldCharType="separate"/>
      </w:r>
      <w:r>
        <w:t>38</w:t>
      </w:r>
      <w:r>
        <w:fldChar w:fldCharType="end"/>
      </w:r>
    </w:p>
    <w:p w14:paraId="34CAF20B" w14:textId="0266115E" w:rsidR="00F64FCE" w:rsidRDefault="00F64FCE">
      <w:pPr>
        <w:pStyle w:val="TOC3"/>
        <w:rPr>
          <w:rFonts w:asciiTheme="minorHAnsi" w:eastAsiaTheme="minorEastAsia" w:hAnsiTheme="minorHAnsi" w:cstheme="minorBidi"/>
          <w:sz w:val="22"/>
          <w:szCs w:val="22"/>
          <w:lang w:eastAsia="zh-CN"/>
        </w:rPr>
      </w:pPr>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_Toc144369189 \h </w:instrText>
      </w:r>
      <w:r>
        <w:fldChar w:fldCharType="separate"/>
      </w:r>
      <w:r>
        <w:t>38</w:t>
      </w:r>
      <w:r>
        <w:fldChar w:fldCharType="end"/>
      </w:r>
    </w:p>
    <w:p w14:paraId="68B4517B" w14:textId="499B8A76" w:rsidR="00F64FCE" w:rsidRDefault="00F64FCE">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_Toc144369190 \h </w:instrText>
      </w:r>
      <w:r>
        <w:fldChar w:fldCharType="separate"/>
      </w:r>
      <w:r>
        <w:t>38</w:t>
      </w:r>
      <w:r>
        <w:fldChar w:fldCharType="end"/>
      </w:r>
    </w:p>
    <w:p w14:paraId="68A6D271" w14:textId="5B631306" w:rsidR="00F64FCE" w:rsidRDefault="00F64FCE">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_Toc144369191 \h </w:instrText>
      </w:r>
      <w:r>
        <w:fldChar w:fldCharType="separate"/>
      </w:r>
      <w:r>
        <w:t>38</w:t>
      </w:r>
      <w:r>
        <w:fldChar w:fldCharType="end"/>
      </w:r>
    </w:p>
    <w:p w14:paraId="62E4356E" w14:textId="6B3ECCEC" w:rsidR="00F64FCE" w:rsidRDefault="00F64FCE">
      <w:pPr>
        <w:pStyle w:val="TOC3"/>
        <w:rPr>
          <w:rFonts w:asciiTheme="minorHAnsi" w:eastAsiaTheme="minorEastAsia" w:hAnsiTheme="minorHAnsi" w:cstheme="minorBidi"/>
          <w:sz w:val="22"/>
          <w:szCs w:val="22"/>
          <w:lang w:eastAsia="zh-CN"/>
        </w:rPr>
      </w:pPr>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_Toc144369192 \h </w:instrText>
      </w:r>
      <w:r>
        <w:fldChar w:fldCharType="separate"/>
      </w:r>
      <w:r>
        <w:t>40</w:t>
      </w:r>
      <w:r>
        <w:fldChar w:fldCharType="end"/>
      </w:r>
    </w:p>
    <w:p w14:paraId="67E2AAE1" w14:textId="251215FA" w:rsidR="00F64FCE" w:rsidRDefault="00F64FCE">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w:t>
      </w:r>
      <w:r w:rsidRPr="00DF0553">
        <w:rPr>
          <w:lang w:val="en-US" w:eastAsia="zh-CN"/>
        </w:rPr>
        <w:t>1</w:t>
      </w:r>
      <w:r>
        <w:rPr>
          <w:lang w:eastAsia="zh-CN"/>
        </w:rPr>
        <w:t>-n</w:t>
      </w:r>
      <w:r w:rsidRPr="00DF0553">
        <w:rPr>
          <w:lang w:val="en-US" w:eastAsia="zh-CN"/>
        </w:rPr>
        <w:t>79</w:t>
      </w:r>
      <w:r>
        <w:tab/>
      </w:r>
      <w:r>
        <w:fldChar w:fldCharType="begin"/>
      </w:r>
      <w:r>
        <w:instrText xml:space="preserve"> PAGEREF _Toc144369193 \h </w:instrText>
      </w:r>
      <w:r>
        <w:fldChar w:fldCharType="separate"/>
      </w:r>
      <w:r>
        <w:t>40</w:t>
      </w:r>
      <w:r>
        <w:fldChar w:fldCharType="end"/>
      </w:r>
    </w:p>
    <w:p w14:paraId="7DC2657B" w14:textId="1B8691F0" w:rsidR="00F64FCE" w:rsidRDefault="00F64FCE">
      <w:pPr>
        <w:pStyle w:val="TOC3"/>
        <w:rPr>
          <w:rFonts w:asciiTheme="minorHAnsi" w:eastAsiaTheme="minorEastAsia" w:hAnsiTheme="minorHAnsi" w:cstheme="minorBidi"/>
          <w:sz w:val="22"/>
          <w:szCs w:val="22"/>
          <w:lang w:eastAsia="zh-CN"/>
        </w:rPr>
      </w:pPr>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_Toc144369194 \h </w:instrText>
      </w:r>
      <w:r>
        <w:fldChar w:fldCharType="separate"/>
      </w:r>
      <w:r>
        <w:t>40</w:t>
      </w:r>
      <w:r>
        <w:fldChar w:fldCharType="end"/>
      </w:r>
    </w:p>
    <w:p w14:paraId="25BC2788" w14:textId="6FC2E22D" w:rsidR="00F64FCE" w:rsidRDefault="00F64FCE">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_Toc144369195 \h </w:instrText>
      </w:r>
      <w:r>
        <w:fldChar w:fldCharType="separate"/>
      </w:r>
      <w:r>
        <w:t>40</w:t>
      </w:r>
      <w:r>
        <w:fldChar w:fldCharType="end"/>
      </w:r>
    </w:p>
    <w:p w14:paraId="3E454C05" w14:textId="7ED7698B" w:rsidR="00F64FCE" w:rsidRDefault="00F64FCE">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_Toc144369196 \h </w:instrText>
      </w:r>
      <w:r>
        <w:fldChar w:fldCharType="separate"/>
      </w:r>
      <w:r>
        <w:t>40</w:t>
      </w:r>
      <w:r>
        <w:fldChar w:fldCharType="end"/>
      </w:r>
    </w:p>
    <w:p w14:paraId="03823DD4" w14:textId="1DB615B8" w:rsidR="00F64FCE" w:rsidRDefault="00F64FCE">
      <w:pPr>
        <w:pStyle w:val="TOC3"/>
        <w:rPr>
          <w:rFonts w:asciiTheme="minorHAnsi" w:eastAsiaTheme="minorEastAsia" w:hAnsiTheme="minorHAnsi" w:cstheme="minorBidi"/>
          <w:sz w:val="22"/>
          <w:szCs w:val="22"/>
          <w:lang w:eastAsia="zh-CN"/>
        </w:rPr>
      </w:pPr>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_Toc144369197 \h </w:instrText>
      </w:r>
      <w:r>
        <w:fldChar w:fldCharType="separate"/>
      </w:r>
      <w:r>
        <w:t>41</w:t>
      </w:r>
      <w:r>
        <w:fldChar w:fldCharType="end"/>
      </w:r>
    </w:p>
    <w:p w14:paraId="368A919C" w14:textId="29364B59" w:rsidR="00F64FCE" w:rsidRDefault="00F64FCE">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w:t>
      </w:r>
      <w:r w:rsidRPr="00DF0553">
        <w:rPr>
          <w:lang w:val="en-US" w:eastAsia="zh-CN"/>
        </w:rPr>
        <w:t>8</w:t>
      </w:r>
      <w:r>
        <w:rPr>
          <w:lang w:eastAsia="zh-CN"/>
        </w:rPr>
        <w:t>-n</w:t>
      </w:r>
      <w:r w:rsidRPr="00DF0553">
        <w:rPr>
          <w:lang w:val="en-US" w:eastAsia="zh-CN"/>
        </w:rPr>
        <w:t>79</w:t>
      </w:r>
      <w:r>
        <w:tab/>
      </w:r>
      <w:r>
        <w:fldChar w:fldCharType="begin"/>
      </w:r>
      <w:r>
        <w:instrText xml:space="preserve"> PAGEREF _Toc144369198 \h </w:instrText>
      </w:r>
      <w:r>
        <w:fldChar w:fldCharType="separate"/>
      </w:r>
      <w:r>
        <w:t>41</w:t>
      </w:r>
      <w:r>
        <w:fldChar w:fldCharType="end"/>
      </w:r>
    </w:p>
    <w:p w14:paraId="7D00CBDC" w14:textId="65A545B4" w:rsidR="00F64FCE" w:rsidRDefault="00F64FCE">
      <w:pPr>
        <w:pStyle w:val="TOC3"/>
        <w:rPr>
          <w:rFonts w:asciiTheme="minorHAnsi" w:eastAsiaTheme="minorEastAsia" w:hAnsiTheme="minorHAnsi" w:cstheme="minorBidi"/>
          <w:sz w:val="22"/>
          <w:szCs w:val="22"/>
          <w:lang w:eastAsia="zh-CN"/>
        </w:rPr>
      </w:pPr>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_Toc144369199 \h </w:instrText>
      </w:r>
      <w:r>
        <w:fldChar w:fldCharType="separate"/>
      </w:r>
      <w:r>
        <w:t>41</w:t>
      </w:r>
      <w:r>
        <w:fldChar w:fldCharType="end"/>
      </w:r>
    </w:p>
    <w:p w14:paraId="2299ADFC" w14:textId="43E911A5" w:rsidR="00F64FCE" w:rsidRDefault="00F64FCE">
      <w:pPr>
        <w:pStyle w:val="TOC3"/>
        <w:rPr>
          <w:rFonts w:asciiTheme="minorHAnsi" w:eastAsiaTheme="minorEastAsia" w:hAnsiTheme="minorHAnsi" w:cstheme="minorBidi"/>
          <w:sz w:val="22"/>
          <w:szCs w:val="22"/>
          <w:lang w:eastAsia="zh-CN"/>
        </w:rPr>
      </w:pPr>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_Toc144369200 \h </w:instrText>
      </w:r>
      <w:r>
        <w:fldChar w:fldCharType="separate"/>
      </w:r>
      <w:r>
        <w:t>41</w:t>
      </w:r>
      <w:r>
        <w:fldChar w:fldCharType="end"/>
      </w:r>
    </w:p>
    <w:p w14:paraId="7CB46825" w14:textId="06C0B60A" w:rsidR="00F64FCE" w:rsidRDefault="00F64FCE">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_Toc144369201 \h </w:instrText>
      </w:r>
      <w:r>
        <w:fldChar w:fldCharType="separate"/>
      </w:r>
      <w:r>
        <w:t>41</w:t>
      </w:r>
      <w:r>
        <w:fldChar w:fldCharType="end"/>
      </w:r>
    </w:p>
    <w:p w14:paraId="300C5E36" w14:textId="0EB6D786" w:rsidR="00F64FCE" w:rsidRDefault="00F64FCE">
      <w:pPr>
        <w:pStyle w:val="TOC3"/>
        <w:rPr>
          <w:rFonts w:asciiTheme="minorHAnsi" w:eastAsiaTheme="minorEastAsia" w:hAnsiTheme="minorHAnsi" w:cstheme="minorBidi"/>
          <w:sz w:val="22"/>
          <w:szCs w:val="22"/>
          <w:lang w:eastAsia="zh-CN"/>
        </w:rPr>
      </w:pPr>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_Toc144369202 \h </w:instrText>
      </w:r>
      <w:r>
        <w:fldChar w:fldCharType="separate"/>
      </w:r>
      <w:r>
        <w:t>43</w:t>
      </w:r>
      <w:r>
        <w:fldChar w:fldCharType="end"/>
      </w:r>
    </w:p>
    <w:p w14:paraId="65870060" w14:textId="15103887" w:rsidR="00F64FCE" w:rsidRDefault="00F64FCE">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_Toc144369203 \h </w:instrText>
      </w:r>
      <w:r>
        <w:fldChar w:fldCharType="separate"/>
      </w:r>
      <w:r>
        <w:t>43</w:t>
      </w:r>
      <w:r>
        <w:fldChar w:fldCharType="end"/>
      </w:r>
    </w:p>
    <w:p w14:paraId="07265D03" w14:textId="537C5D6E" w:rsidR="00F64FCE" w:rsidRDefault="00F64FCE">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_Toc144369204 \h </w:instrText>
      </w:r>
      <w:r>
        <w:fldChar w:fldCharType="separate"/>
      </w:r>
      <w:r>
        <w:t>43</w:t>
      </w:r>
      <w:r>
        <w:fldChar w:fldCharType="end"/>
      </w:r>
    </w:p>
    <w:p w14:paraId="65CAF269" w14:textId="57D1756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_Toc144369205 \h </w:instrText>
      </w:r>
      <w:r>
        <w:fldChar w:fldCharType="separate"/>
      </w:r>
      <w:r>
        <w:t>43</w:t>
      </w:r>
      <w:r>
        <w:fldChar w:fldCharType="end"/>
      </w:r>
    </w:p>
    <w:p w14:paraId="35C29A6F" w14:textId="11C36A9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_Toc144369206 \h </w:instrText>
      </w:r>
      <w:r>
        <w:fldChar w:fldCharType="separate"/>
      </w:r>
      <w:r>
        <w:t>43</w:t>
      </w:r>
      <w:r>
        <w:fldChar w:fldCharType="end"/>
      </w:r>
    </w:p>
    <w:p w14:paraId="05AB6A92" w14:textId="79D0C6B8" w:rsidR="00F64FCE" w:rsidRDefault="00F64FCE">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_Toc144369207 \h </w:instrText>
      </w:r>
      <w:r>
        <w:fldChar w:fldCharType="separate"/>
      </w:r>
      <w:r>
        <w:t>44</w:t>
      </w:r>
      <w:r>
        <w:fldChar w:fldCharType="end"/>
      </w:r>
    </w:p>
    <w:p w14:paraId="1C241924" w14:textId="3745EEFA"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_Toc144369208 \h </w:instrText>
      </w:r>
      <w:r>
        <w:fldChar w:fldCharType="separate"/>
      </w:r>
      <w:r>
        <w:t>44</w:t>
      </w:r>
      <w:r>
        <w:fldChar w:fldCharType="end"/>
      </w:r>
    </w:p>
    <w:p w14:paraId="2FE5331A" w14:textId="085DAE5F" w:rsidR="00F64FCE" w:rsidRDefault="00F64FCE">
      <w:pPr>
        <w:pStyle w:val="TOC2"/>
        <w:rPr>
          <w:rFonts w:asciiTheme="minorHAnsi" w:eastAsiaTheme="minorEastAsia" w:hAnsiTheme="minorHAnsi" w:cstheme="minorBidi"/>
          <w:sz w:val="22"/>
          <w:szCs w:val="22"/>
          <w:lang w:eastAsia="zh-CN"/>
        </w:rPr>
      </w:pPr>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_Toc144369209 \h </w:instrText>
      </w:r>
      <w:r>
        <w:fldChar w:fldCharType="separate"/>
      </w:r>
      <w:r>
        <w:t>44</w:t>
      </w:r>
      <w:r>
        <w:fldChar w:fldCharType="end"/>
      </w:r>
    </w:p>
    <w:p w14:paraId="06E628B1" w14:textId="58F94D8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_Toc144369210 \h </w:instrText>
      </w:r>
      <w:r>
        <w:fldChar w:fldCharType="separate"/>
      </w:r>
      <w:r>
        <w:t>44</w:t>
      </w:r>
      <w:r>
        <w:fldChar w:fldCharType="end"/>
      </w:r>
    </w:p>
    <w:p w14:paraId="46B3C346" w14:textId="48C2ECCB"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_Toc144369211 \h </w:instrText>
      </w:r>
      <w:r>
        <w:fldChar w:fldCharType="separate"/>
      </w:r>
      <w:r>
        <w:t>44</w:t>
      </w:r>
      <w:r>
        <w:fldChar w:fldCharType="end"/>
      </w:r>
    </w:p>
    <w:p w14:paraId="79573E60" w14:textId="0C9B2477" w:rsidR="00F64FCE" w:rsidRDefault="00F64FCE">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_Toc144369212 \h </w:instrText>
      </w:r>
      <w:r>
        <w:fldChar w:fldCharType="separate"/>
      </w:r>
      <w:r>
        <w:t>45</w:t>
      </w:r>
      <w:r>
        <w:fldChar w:fldCharType="end"/>
      </w:r>
    </w:p>
    <w:p w14:paraId="2300E2EF" w14:textId="68B3D07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_Toc144369213 \h </w:instrText>
      </w:r>
      <w:r>
        <w:fldChar w:fldCharType="separate"/>
      </w:r>
      <w:r>
        <w:t>45</w:t>
      </w:r>
      <w:r>
        <w:fldChar w:fldCharType="end"/>
      </w:r>
    </w:p>
    <w:p w14:paraId="740EC09D" w14:textId="11E08918" w:rsidR="00F64FCE" w:rsidRDefault="00F64FCE">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_Toc144369214 \h </w:instrText>
      </w:r>
      <w:r>
        <w:fldChar w:fldCharType="separate"/>
      </w:r>
      <w:r>
        <w:t>45</w:t>
      </w:r>
      <w:r>
        <w:fldChar w:fldCharType="end"/>
      </w:r>
    </w:p>
    <w:p w14:paraId="75004669" w14:textId="66F55071"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_Toc144369215 \h </w:instrText>
      </w:r>
      <w:r>
        <w:fldChar w:fldCharType="separate"/>
      </w:r>
      <w:r>
        <w:t>45</w:t>
      </w:r>
      <w:r>
        <w:fldChar w:fldCharType="end"/>
      </w:r>
    </w:p>
    <w:p w14:paraId="269A2242" w14:textId="4EEEB650"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_Toc144369216 \h </w:instrText>
      </w:r>
      <w:r>
        <w:fldChar w:fldCharType="separate"/>
      </w:r>
      <w:r>
        <w:t>45</w:t>
      </w:r>
      <w:r>
        <w:fldChar w:fldCharType="end"/>
      </w:r>
    </w:p>
    <w:p w14:paraId="0220F80D" w14:textId="2C0287AA" w:rsidR="00F64FCE" w:rsidRDefault="00F64FCE">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_Toc144369217 \h </w:instrText>
      </w:r>
      <w:r>
        <w:fldChar w:fldCharType="separate"/>
      </w:r>
      <w:r>
        <w:t>46</w:t>
      </w:r>
      <w:r>
        <w:fldChar w:fldCharType="end"/>
      </w:r>
    </w:p>
    <w:p w14:paraId="45D8B56F" w14:textId="599C3336"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_Toc144369218 \h </w:instrText>
      </w:r>
      <w:r>
        <w:fldChar w:fldCharType="separate"/>
      </w:r>
      <w:r>
        <w:t>46</w:t>
      </w:r>
      <w:r>
        <w:fldChar w:fldCharType="end"/>
      </w:r>
    </w:p>
    <w:p w14:paraId="25B52B56" w14:textId="689233AC" w:rsidR="00F64FCE" w:rsidRDefault="00F64FCE">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_Toc144369219 \h </w:instrText>
      </w:r>
      <w:r>
        <w:fldChar w:fldCharType="separate"/>
      </w:r>
      <w:r>
        <w:t>47</w:t>
      </w:r>
      <w:r>
        <w:fldChar w:fldCharType="end"/>
      </w:r>
    </w:p>
    <w:p w14:paraId="324C3BB7" w14:textId="4543B89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_Toc144369220 \h </w:instrText>
      </w:r>
      <w:r>
        <w:fldChar w:fldCharType="separate"/>
      </w:r>
      <w:r>
        <w:t>47</w:t>
      </w:r>
      <w:r>
        <w:fldChar w:fldCharType="end"/>
      </w:r>
    </w:p>
    <w:p w14:paraId="319B9B2C" w14:textId="0968FE8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_Toc144369221 \h </w:instrText>
      </w:r>
      <w:r>
        <w:fldChar w:fldCharType="separate"/>
      </w:r>
      <w:r>
        <w:t>47</w:t>
      </w:r>
      <w:r>
        <w:fldChar w:fldCharType="end"/>
      </w:r>
    </w:p>
    <w:p w14:paraId="399CA999" w14:textId="06B45E20" w:rsidR="00F64FCE" w:rsidRDefault="00F64FCE">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_Toc144369222 \h </w:instrText>
      </w:r>
      <w:r>
        <w:fldChar w:fldCharType="separate"/>
      </w:r>
      <w:r>
        <w:t>47</w:t>
      </w:r>
      <w:r>
        <w:fldChar w:fldCharType="end"/>
      </w:r>
    </w:p>
    <w:p w14:paraId="4A23186A" w14:textId="66E16624"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6.3.4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_Toc144369223 \h </w:instrText>
      </w:r>
      <w:r>
        <w:fldChar w:fldCharType="separate"/>
      </w:r>
      <w:r>
        <w:t>47</w:t>
      </w:r>
      <w:r>
        <w:fldChar w:fldCharType="end"/>
      </w:r>
    </w:p>
    <w:p w14:paraId="3F6C7F70" w14:textId="4BA300CA" w:rsidR="00F64FCE" w:rsidRDefault="00F64FCE">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_Toc144369224 \h </w:instrText>
      </w:r>
      <w:r>
        <w:fldChar w:fldCharType="separate"/>
      </w:r>
      <w:r>
        <w:t>48</w:t>
      </w:r>
      <w:r>
        <w:fldChar w:fldCharType="end"/>
      </w:r>
    </w:p>
    <w:p w14:paraId="4061B8DD" w14:textId="1D766B6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_Toc144369225 \h </w:instrText>
      </w:r>
      <w:r>
        <w:fldChar w:fldCharType="separate"/>
      </w:r>
      <w:r>
        <w:t>48</w:t>
      </w:r>
      <w:r>
        <w:fldChar w:fldCharType="end"/>
      </w:r>
    </w:p>
    <w:p w14:paraId="7FFDD391" w14:textId="13BD7253"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_Toc144369226 \h </w:instrText>
      </w:r>
      <w:r>
        <w:fldChar w:fldCharType="separate"/>
      </w:r>
      <w:r>
        <w:t>48</w:t>
      </w:r>
      <w:r>
        <w:fldChar w:fldCharType="end"/>
      </w:r>
    </w:p>
    <w:p w14:paraId="47AA6759" w14:textId="128DC289" w:rsidR="00F64FCE" w:rsidRDefault="00F64FCE">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_Toc144369227 \h </w:instrText>
      </w:r>
      <w:r>
        <w:fldChar w:fldCharType="separate"/>
      </w:r>
      <w:r>
        <w:t>48</w:t>
      </w:r>
      <w:r>
        <w:fldChar w:fldCharType="end"/>
      </w:r>
    </w:p>
    <w:p w14:paraId="6F4B9CF7" w14:textId="032DC38D"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6.4.4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_Toc144369228 \h </w:instrText>
      </w:r>
      <w:r>
        <w:fldChar w:fldCharType="separate"/>
      </w:r>
      <w:r>
        <w:t>49</w:t>
      </w:r>
      <w:r>
        <w:fldChar w:fldCharType="end"/>
      </w:r>
    </w:p>
    <w:p w14:paraId="42D1B58D" w14:textId="04A8AF64" w:rsidR="00F64FCE" w:rsidRDefault="00F64FCE">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_Toc144369229 \h </w:instrText>
      </w:r>
      <w:r>
        <w:fldChar w:fldCharType="separate"/>
      </w:r>
      <w:r>
        <w:t>49</w:t>
      </w:r>
      <w:r>
        <w:fldChar w:fldCharType="end"/>
      </w:r>
    </w:p>
    <w:p w14:paraId="022ECBF3" w14:textId="69361DA3"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_Toc144369230 \h </w:instrText>
      </w:r>
      <w:r>
        <w:fldChar w:fldCharType="separate"/>
      </w:r>
      <w:r>
        <w:t>49</w:t>
      </w:r>
      <w:r>
        <w:fldChar w:fldCharType="end"/>
      </w:r>
    </w:p>
    <w:p w14:paraId="5852E811" w14:textId="4F449BFF"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_Toc144369231 \h </w:instrText>
      </w:r>
      <w:r>
        <w:fldChar w:fldCharType="separate"/>
      </w:r>
      <w:r>
        <w:t>49</w:t>
      </w:r>
      <w:r>
        <w:fldChar w:fldCharType="end"/>
      </w:r>
    </w:p>
    <w:p w14:paraId="7F9DB641" w14:textId="0B896729" w:rsidR="00F64FCE" w:rsidRDefault="00F64FCE">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_Toc144369232 \h </w:instrText>
      </w:r>
      <w:r>
        <w:fldChar w:fldCharType="separate"/>
      </w:r>
      <w:r>
        <w:t>49</w:t>
      </w:r>
      <w:r>
        <w:fldChar w:fldCharType="end"/>
      </w:r>
    </w:p>
    <w:p w14:paraId="6065E9E7" w14:textId="7B611FEB"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6.5.4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_Toc144369233 \h </w:instrText>
      </w:r>
      <w:r>
        <w:fldChar w:fldCharType="separate"/>
      </w:r>
      <w:r>
        <w:t>49</w:t>
      </w:r>
      <w:r>
        <w:fldChar w:fldCharType="end"/>
      </w:r>
    </w:p>
    <w:p w14:paraId="40CB1A5C" w14:textId="3EF4005F" w:rsidR="00F64FCE" w:rsidRDefault="00F64FCE">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_Toc144369234 \h </w:instrText>
      </w:r>
      <w:r>
        <w:fldChar w:fldCharType="separate"/>
      </w:r>
      <w:r>
        <w:t>49</w:t>
      </w:r>
      <w:r>
        <w:fldChar w:fldCharType="end"/>
      </w:r>
    </w:p>
    <w:p w14:paraId="4ABF1449" w14:textId="11661298"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_Toc144369235 \h </w:instrText>
      </w:r>
      <w:r>
        <w:fldChar w:fldCharType="separate"/>
      </w:r>
      <w:r>
        <w:t>49</w:t>
      </w:r>
      <w:r>
        <w:fldChar w:fldCharType="end"/>
      </w:r>
    </w:p>
    <w:p w14:paraId="1F7A1EB2" w14:textId="796784E5"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_Toc144369236 \h </w:instrText>
      </w:r>
      <w:r>
        <w:fldChar w:fldCharType="separate"/>
      </w:r>
      <w:r>
        <w:t>50</w:t>
      </w:r>
      <w:r>
        <w:fldChar w:fldCharType="end"/>
      </w:r>
    </w:p>
    <w:p w14:paraId="2AF854E7" w14:textId="1651B451" w:rsidR="00F64FCE" w:rsidRDefault="00F64FCE">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_Toc144369237 \h </w:instrText>
      </w:r>
      <w:r>
        <w:fldChar w:fldCharType="separate"/>
      </w:r>
      <w:r>
        <w:t>50</w:t>
      </w:r>
      <w:r>
        <w:fldChar w:fldCharType="end"/>
      </w:r>
    </w:p>
    <w:p w14:paraId="13DDEB47" w14:textId="54C3BD9F"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_Toc144369238 \h </w:instrText>
      </w:r>
      <w:r>
        <w:fldChar w:fldCharType="separate"/>
      </w:r>
      <w:r>
        <w:t>51</w:t>
      </w:r>
      <w:r>
        <w:fldChar w:fldCharType="end"/>
      </w:r>
    </w:p>
    <w:p w14:paraId="4397AF9A" w14:textId="609020B3" w:rsidR="00F64FCE" w:rsidRDefault="00F64FCE">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_Toc144369239 \h </w:instrText>
      </w:r>
      <w:r>
        <w:fldChar w:fldCharType="separate"/>
      </w:r>
      <w:r>
        <w:t>51</w:t>
      </w:r>
      <w:r>
        <w:fldChar w:fldCharType="end"/>
      </w:r>
    </w:p>
    <w:p w14:paraId="2D387240" w14:textId="13927002"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_Toc144369240 \h </w:instrText>
      </w:r>
      <w:r>
        <w:fldChar w:fldCharType="separate"/>
      </w:r>
      <w:r>
        <w:t>51</w:t>
      </w:r>
      <w:r>
        <w:fldChar w:fldCharType="end"/>
      </w:r>
    </w:p>
    <w:p w14:paraId="6983C9C7" w14:textId="3F186C9C"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_Toc144369241 \h </w:instrText>
      </w:r>
      <w:r>
        <w:fldChar w:fldCharType="separate"/>
      </w:r>
      <w:r>
        <w:t>52</w:t>
      </w:r>
      <w:r>
        <w:fldChar w:fldCharType="end"/>
      </w:r>
    </w:p>
    <w:p w14:paraId="7FE0D0E6" w14:textId="342EE236" w:rsidR="00F64FCE" w:rsidRDefault="00F64FCE">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_Toc144369242 \h </w:instrText>
      </w:r>
      <w:r>
        <w:fldChar w:fldCharType="separate"/>
      </w:r>
      <w:r>
        <w:t>52</w:t>
      </w:r>
      <w:r>
        <w:fldChar w:fldCharType="end"/>
      </w:r>
    </w:p>
    <w:p w14:paraId="6EBB0030" w14:textId="0C196F1C"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_Toc144369243 \h </w:instrText>
      </w:r>
      <w:r>
        <w:fldChar w:fldCharType="separate"/>
      </w:r>
      <w:r>
        <w:t>53</w:t>
      </w:r>
      <w:r>
        <w:fldChar w:fldCharType="end"/>
      </w:r>
    </w:p>
    <w:p w14:paraId="17031C5D" w14:textId="3AAF940A" w:rsidR="00F64FCE" w:rsidRDefault="00F64FCE">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_Toc144369244 \h </w:instrText>
      </w:r>
      <w:r>
        <w:fldChar w:fldCharType="separate"/>
      </w:r>
      <w:r>
        <w:t>53</w:t>
      </w:r>
      <w:r>
        <w:fldChar w:fldCharType="end"/>
      </w:r>
    </w:p>
    <w:p w14:paraId="6D63D70D" w14:textId="48BBE2F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_Toc144369245 \h </w:instrText>
      </w:r>
      <w:r>
        <w:fldChar w:fldCharType="separate"/>
      </w:r>
      <w:r>
        <w:t>53</w:t>
      </w:r>
      <w:r>
        <w:fldChar w:fldCharType="end"/>
      </w:r>
    </w:p>
    <w:p w14:paraId="2A3E0190" w14:textId="6FFE7D08"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_Toc144369246 \h </w:instrText>
      </w:r>
      <w:r>
        <w:fldChar w:fldCharType="separate"/>
      </w:r>
      <w:r>
        <w:t>53</w:t>
      </w:r>
      <w:r>
        <w:fldChar w:fldCharType="end"/>
      </w:r>
    </w:p>
    <w:p w14:paraId="27CEC443" w14:textId="22E6BBC0" w:rsidR="00F64FCE" w:rsidRDefault="00F64FCE">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_Toc144369247 \h </w:instrText>
      </w:r>
      <w:r>
        <w:fldChar w:fldCharType="separate"/>
      </w:r>
      <w:r>
        <w:t>53</w:t>
      </w:r>
      <w:r>
        <w:fldChar w:fldCharType="end"/>
      </w:r>
    </w:p>
    <w:p w14:paraId="424BF4BD" w14:textId="055193D3"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_Toc144369248 \h </w:instrText>
      </w:r>
      <w:r>
        <w:fldChar w:fldCharType="separate"/>
      </w:r>
      <w:r>
        <w:t>54</w:t>
      </w:r>
      <w:r>
        <w:fldChar w:fldCharType="end"/>
      </w:r>
    </w:p>
    <w:p w14:paraId="76F8CB8D" w14:textId="7F7304C4" w:rsidR="00F64FCE" w:rsidRDefault="00F64FCE">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_Toc144369249 \h </w:instrText>
      </w:r>
      <w:r>
        <w:fldChar w:fldCharType="separate"/>
      </w:r>
      <w:r>
        <w:t>55</w:t>
      </w:r>
      <w:r>
        <w:fldChar w:fldCharType="end"/>
      </w:r>
    </w:p>
    <w:p w14:paraId="41A5D8B5" w14:textId="7E84D45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_Toc144369250 \h </w:instrText>
      </w:r>
      <w:r>
        <w:fldChar w:fldCharType="separate"/>
      </w:r>
      <w:r>
        <w:t>55</w:t>
      </w:r>
      <w:r>
        <w:fldChar w:fldCharType="end"/>
      </w:r>
    </w:p>
    <w:p w14:paraId="12777498" w14:textId="55B4505F"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_Toc144369251 \h </w:instrText>
      </w:r>
      <w:r>
        <w:fldChar w:fldCharType="separate"/>
      </w:r>
      <w:r>
        <w:t>55</w:t>
      </w:r>
      <w:r>
        <w:fldChar w:fldCharType="end"/>
      </w:r>
    </w:p>
    <w:p w14:paraId="0BC0A0B9" w14:textId="5460202B" w:rsidR="00F64FCE" w:rsidRDefault="00F64FCE">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_Toc144369252 \h </w:instrText>
      </w:r>
      <w:r>
        <w:fldChar w:fldCharType="separate"/>
      </w:r>
      <w:r>
        <w:t>55</w:t>
      </w:r>
      <w:r>
        <w:fldChar w:fldCharType="end"/>
      </w:r>
    </w:p>
    <w:p w14:paraId="77E280D7" w14:textId="5D63CAE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6.9.4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_Toc144369253 \h </w:instrText>
      </w:r>
      <w:r>
        <w:fldChar w:fldCharType="separate"/>
      </w:r>
      <w:r>
        <w:t>56</w:t>
      </w:r>
      <w:r>
        <w:fldChar w:fldCharType="end"/>
      </w:r>
    </w:p>
    <w:p w14:paraId="4775BBAE" w14:textId="2482E075" w:rsidR="00F64FCE" w:rsidRDefault="00F64FCE">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_Toc144369254 \h </w:instrText>
      </w:r>
      <w:r>
        <w:fldChar w:fldCharType="separate"/>
      </w:r>
      <w:r>
        <w:t>56</w:t>
      </w:r>
      <w:r>
        <w:fldChar w:fldCharType="end"/>
      </w:r>
    </w:p>
    <w:p w14:paraId="0AADDA8E" w14:textId="21A268D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6.10.1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_Toc144369255 \h </w:instrText>
      </w:r>
      <w:r>
        <w:fldChar w:fldCharType="separate"/>
      </w:r>
      <w:r>
        <w:t>56</w:t>
      </w:r>
      <w:r>
        <w:fldChar w:fldCharType="end"/>
      </w:r>
    </w:p>
    <w:p w14:paraId="4AA632FB" w14:textId="79E7C18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6.10.2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_Toc144369256 \h </w:instrText>
      </w:r>
      <w:r>
        <w:fldChar w:fldCharType="separate"/>
      </w:r>
      <w:r>
        <w:t>57</w:t>
      </w:r>
      <w:r>
        <w:fldChar w:fldCharType="end"/>
      </w:r>
    </w:p>
    <w:p w14:paraId="64FEA644" w14:textId="0C34D596" w:rsidR="00F64FCE" w:rsidRDefault="00F64FCE">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_Toc144369257 \h </w:instrText>
      </w:r>
      <w:r>
        <w:fldChar w:fldCharType="separate"/>
      </w:r>
      <w:r>
        <w:t>57</w:t>
      </w:r>
      <w:r>
        <w:fldChar w:fldCharType="end"/>
      </w:r>
    </w:p>
    <w:p w14:paraId="183D6BCD" w14:textId="361D6591"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_Toc144369258 \h </w:instrText>
      </w:r>
      <w:r>
        <w:fldChar w:fldCharType="separate"/>
      </w:r>
      <w:r>
        <w:t>58</w:t>
      </w:r>
      <w:r>
        <w:fldChar w:fldCharType="end"/>
      </w:r>
    </w:p>
    <w:p w14:paraId="075D5CEF" w14:textId="6C69304E" w:rsidR="00F64FCE" w:rsidRDefault="00F64FCE">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_Toc144369259 \h </w:instrText>
      </w:r>
      <w:r>
        <w:fldChar w:fldCharType="separate"/>
      </w:r>
      <w:r>
        <w:t>58</w:t>
      </w:r>
      <w:r>
        <w:fldChar w:fldCharType="end"/>
      </w:r>
    </w:p>
    <w:p w14:paraId="23C2FEEA" w14:textId="645D8C06"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_Toc144369260 \h </w:instrText>
      </w:r>
      <w:r>
        <w:fldChar w:fldCharType="separate"/>
      </w:r>
      <w:r>
        <w:t>58</w:t>
      </w:r>
      <w:r>
        <w:fldChar w:fldCharType="end"/>
      </w:r>
    </w:p>
    <w:p w14:paraId="0ABA126E" w14:textId="257BAD77"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_Toc144369261 \h </w:instrText>
      </w:r>
      <w:r>
        <w:fldChar w:fldCharType="separate"/>
      </w:r>
      <w:r>
        <w:t>59</w:t>
      </w:r>
      <w:r>
        <w:fldChar w:fldCharType="end"/>
      </w:r>
    </w:p>
    <w:p w14:paraId="1F61BB03" w14:textId="6FAFAE3B" w:rsidR="00F64FCE" w:rsidRDefault="00F64FCE">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_Toc144369262 \h </w:instrText>
      </w:r>
      <w:r>
        <w:fldChar w:fldCharType="separate"/>
      </w:r>
      <w:r>
        <w:t>59</w:t>
      </w:r>
      <w:r>
        <w:fldChar w:fldCharType="end"/>
      </w:r>
    </w:p>
    <w:p w14:paraId="03502CA6" w14:textId="2CC0F1D6"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_Toc144369263 \h </w:instrText>
      </w:r>
      <w:r>
        <w:fldChar w:fldCharType="separate"/>
      </w:r>
      <w:r>
        <w:t>59</w:t>
      </w:r>
      <w:r>
        <w:fldChar w:fldCharType="end"/>
      </w:r>
    </w:p>
    <w:p w14:paraId="35CD8584" w14:textId="2AB0DB75" w:rsidR="00F64FCE" w:rsidRDefault="00F64FCE">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_Toc144369264 \h </w:instrText>
      </w:r>
      <w:r>
        <w:fldChar w:fldCharType="separate"/>
      </w:r>
      <w:r>
        <w:t>59</w:t>
      </w:r>
      <w:r>
        <w:fldChar w:fldCharType="end"/>
      </w:r>
    </w:p>
    <w:p w14:paraId="2887EF0D" w14:textId="0D528722"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_Toc144369265 \h </w:instrText>
      </w:r>
      <w:r>
        <w:fldChar w:fldCharType="separate"/>
      </w:r>
      <w:r>
        <w:t>59</w:t>
      </w:r>
      <w:r>
        <w:fldChar w:fldCharType="end"/>
      </w:r>
    </w:p>
    <w:p w14:paraId="01EA84E4" w14:textId="6A71B8A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_Toc144369266 \h </w:instrText>
      </w:r>
      <w:r>
        <w:fldChar w:fldCharType="separate"/>
      </w:r>
      <w:r>
        <w:t>59</w:t>
      </w:r>
      <w:r>
        <w:fldChar w:fldCharType="end"/>
      </w:r>
    </w:p>
    <w:p w14:paraId="1CF8D707" w14:textId="28B2D86B" w:rsidR="00F64FCE" w:rsidRDefault="00F64FCE">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_Toc144369267 \h </w:instrText>
      </w:r>
      <w:r>
        <w:fldChar w:fldCharType="separate"/>
      </w:r>
      <w:r>
        <w:t>60</w:t>
      </w:r>
      <w:r>
        <w:fldChar w:fldCharType="end"/>
      </w:r>
    </w:p>
    <w:p w14:paraId="115DE3DE" w14:textId="1976E04E"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_Toc144369268 \h </w:instrText>
      </w:r>
      <w:r>
        <w:fldChar w:fldCharType="separate"/>
      </w:r>
      <w:r>
        <w:t>61</w:t>
      </w:r>
      <w:r>
        <w:fldChar w:fldCharType="end"/>
      </w:r>
    </w:p>
    <w:p w14:paraId="59FB683B" w14:textId="6D1A34CB" w:rsidR="00F64FCE" w:rsidRDefault="00F64FCE">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_Toc144369269 \h </w:instrText>
      </w:r>
      <w:r>
        <w:fldChar w:fldCharType="separate"/>
      </w:r>
      <w:r>
        <w:t>61</w:t>
      </w:r>
      <w:r>
        <w:fldChar w:fldCharType="end"/>
      </w:r>
    </w:p>
    <w:p w14:paraId="1CDA7C33" w14:textId="7768EFAF"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_Toc144369270 \h </w:instrText>
      </w:r>
      <w:r>
        <w:fldChar w:fldCharType="separate"/>
      </w:r>
      <w:r>
        <w:t>61</w:t>
      </w:r>
      <w:r>
        <w:fldChar w:fldCharType="end"/>
      </w:r>
    </w:p>
    <w:p w14:paraId="04DB5F10" w14:textId="0422C1B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_Toc144369271 \h </w:instrText>
      </w:r>
      <w:r>
        <w:fldChar w:fldCharType="separate"/>
      </w:r>
      <w:r>
        <w:t>61</w:t>
      </w:r>
      <w:r>
        <w:fldChar w:fldCharType="end"/>
      </w:r>
    </w:p>
    <w:p w14:paraId="6EDA9491" w14:textId="3208961A" w:rsidR="00F64FCE" w:rsidRDefault="00F64FCE">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_Toc144369272 \h </w:instrText>
      </w:r>
      <w:r>
        <w:fldChar w:fldCharType="separate"/>
      </w:r>
      <w:r>
        <w:t>61</w:t>
      </w:r>
      <w:r>
        <w:fldChar w:fldCharType="end"/>
      </w:r>
    </w:p>
    <w:p w14:paraId="528281E0" w14:textId="1E516FA1"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6.13.4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_Toc144369273 \h </w:instrText>
      </w:r>
      <w:r>
        <w:fldChar w:fldCharType="separate"/>
      </w:r>
      <w:r>
        <w:t>62</w:t>
      </w:r>
      <w:r>
        <w:fldChar w:fldCharType="end"/>
      </w:r>
    </w:p>
    <w:p w14:paraId="73BD4A4F" w14:textId="42C7F1D7" w:rsidR="00F64FCE" w:rsidRDefault="00F64FCE">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_Toc144369274 \h </w:instrText>
      </w:r>
      <w:r>
        <w:fldChar w:fldCharType="separate"/>
      </w:r>
      <w:r>
        <w:t>62</w:t>
      </w:r>
      <w:r>
        <w:fldChar w:fldCharType="end"/>
      </w:r>
    </w:p>
    <w:p w14:paraId="3FD8B408" w14:textId="35541FF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_Toc144369275 \h </w:instrText>
      </w:r>
      <w:r>
        <w:fldChar w:fldCharType="separate"/>
      </w:r>
      <w:r>
        <w:t>62</w:t>
      </w:r>
      <w:r>
        <w:fldChar w:fldCharType="end"/>
      </w:r>
    </w:p>
    <w:p w14:paraId="777F7025" w14:textId="101ED647"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_Toc144369276 \h </w:instrText>
      </w:r>
      <w:r>
        <w:fldChar w:fldCharType="separate"/>
      </w:r>
      <w:r>
        <w:t>63</w:t>
      </w:r>
      <w:r>
        <w:fldChar w:fldCharType="end"/>
      </w:r>
    </w:p>
    <w:p w14:paraId="6EFE2217" w14:textId="5C64322A" w:rsidR="00F64FCE" w:rsidRDefault="00F64FCE">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_Toc144369277 \h </w:instrText>
      </w:r>
      <w:r>
        <w:fldChar w:fldCharType="separate"/>
      </w:r>
      <w:r>
        <w:t>63</w:t>
      </w:r>
      <w:r>
        <w:fldChar w:fldCharType="end"/>
      </w:r>
    </w:p>
    <w:p w14:paraId="266EC6DD" w14:textId="4295B55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_Toc144369278 \h </w:instrText>
      </w:r>
      <w:r>
        <w:fldChar w:fldCharType="separate"/>
      </w:r>
      <w:r>
        <w:t>64</w:t>
      </w:r>
      <w:r>
        <w:fldChar w:fldCharType="end"/>
      </w:r>
    </w:p>
    <w:p w14:paraId="02CFE587" w14:textId="5BA8167C" w:rsidR="00F64FCE" w:rsidRDefault="00F64FCE">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_Toc144369279 \h </w:instrText>
      </w:r>
      <w:r>
        <w:fldChar w:fldCharType="separate"/>
      </w:r>
      <w:r>
        <w:t>64</w:t>
      </w:r>
      <w:r>
        <w:fldChar w:fldCharType="end"/>
      </w:r>
    </w:p>
    <w:p w14:paraId="7CA52C54" w14:textId="2444EA35"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_Toc144369280 \h </w:instrText>
      </w:r>
      <w:r>
        <w:fldChar w:fldCharType="separate"/>
      </w:r>
      <w:r>
        <w:t>64</w:t>
      </w:r>
      <w:r>
        <w:fldChar w:fldCharType="end"/>
      </w:r>
    </w:p>
    <w:p w14:paraId="67A28CE0" w14:textId="7C2C0821"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_Toc144369281 \h </w:instrText>
      </w:r>
      <w:r>
        <w:fldChar w:fldCharType="separate"/>
      </w:r>
      <w:r>
        <w:t>64</w:t>
      </w:r>
      <w:r>
        <w:fldChar w:fldCharType="end"/>
      </w:r>
    </w:p>
    <w:p w14:paraId="62034F9B" w14:textId="0B326C97" w:rsidR="00F64FCE" w:rsidRDefault="00F64FCE">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_Toc144369282 \h </w:instrText>
      </w:r>
      <w:r>
        <w:fldChar w:fldCharType="separate"/>
      </w:r>
      <w:r>
        <w:t>65</w:t>
      </w:r>
      <w:r>
        <w:fldChar w:fldCharType="end"/>
      </w:r>
    </w:p>
    <w:p w14:paraId="3411CC2B" w14:textId="3B74DF75"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_Toc144369283 \h </w:instrText>
      </w:r>
      <w:r>
        <w:fldChar w:fldCharType="separate"/>
      </w:r>
      <w:r>
        <w:t>65</w:t>
      </w:r>
      <w:r>
        <w:fldChar w:fldCharType="end"/>
      </w:r>
    </w:p>
    <w:p w14:paraId="29D265D0" w14:textId="270F3421" w:rsidR="00F64FCE" w:rsidRDefault="00F64FCE">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_Toc144369284 \h </w:instrText>
      </w:r>
      <w:r>
        <w:fldChar w:fldCharType="separate"/>
      </w:r>
      <w:r>
        <w:t>66</w:t>
      </w:r>
      <w:r>
        <w:fldChar w:fldCharType="end"/>
      </w:r>
    </w:p>
    <w:p w14:paraId="0798AE63" w14:textId="7D46EB22"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_Toc144369285 \h </w:instrText>
      </w:r>
      <w:r>
        <w:fldChar w:fldCharType="separate"/>
      </w:r>
      <w:r>
        <w:t>66</w:t>
      </w:r>
      <w:r>
        <w:fldChar w:fldCharType="end"/>
      </w:r>
    </w:p>
    <w:p w14:paraId="0766CCEE" w14:textId="19C5EC6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_Toc144369286 \h </w:instrText>
      </w:r>
      <w:r>
        <w:fldChar w:fldCharType="separate"/>
      </w:r>
      <w:r>
        <w:t>66</w:t>
      </w:r>
      <w:r>
        <w:fldChar w:fldCharType="end"/>
      </w:r>
    </w:p>
    <w:p w14:paraId="0DD08C73" w14:textId="263FB9A6" w:rsidR="00F64FCE" w:rsidRDefault="00F64FCE">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_Toc144369287 \h </w:instrText>
      </w:r>
      <w:r>
        <w:fldChar w:fldCharType="separate"/>
      </w:r>
      <w:r>
        <w:t>66</w:t>
      </w:r>
      <w:r>
        <w:fldChar w:fldCharType="end"/>
      </w:r>
    </w:p>
    <w:p w14:paraId="14A8BDEB" w14:textId="206CE792"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_Toc144369288 \h </w:instrText>
      </w:r>
      <w:r>
        <w:fldChar w:fldCharType="separate"/>
      </w:r>
      <w:r>
        <w:t>68</w:t>
      </w:r>
      <w:r>
        <w:fldChar w:fldCharType="end"/>
      </w:r>
    </w:p>
    <w:p w14:paraId="288AA54F" w14:textId="1559F6B4" w:rsidR="00F64FCE" w:rsidRDefault="00F64FCE">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_Toc144369289 \h </w:instrText>
      </w:r>
      <w:r>
        <w:fldChar w:fldCharType="separate"/>
      </w:r>
      <w:r>
        <w:t>68</w:t>
      </w:r>
      <w:r>
        <w:fldChar w:fldCharType="end"/>
      </w:r>
    </w:p>
    <w:p w14:paraId="69F47F5E" w14:textId="6649B9F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_Toc144369290 \h </w:instrText>
      </w:r>
      <w:r>
        <w:fldChar w:fldCharType="separate"/>
      </w:r>
      <w:r>
        <w:t>68</w:t>
      </w:r>
      <w:r>
        <w:fldChar w:fldCharType="end"/>
      </w:r>
    </w:p>
    <w:p w14:paraId="63C737C6" w14:textId="3E2500AB"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_Toc144369291 \h </w:instrText>
      </w:r>
      <w:r>
        <w:fldChar w:fldCharType="separate"/>
      </w:r>
      <w:r>
        <w:t>68</w:t>
      </w:r>
      <w:r>
        <w:fldChar w:fldCharType="end"/>
      </w:r>
    </w:p>
    <w:p w14:paraId="6CB3A615" w14:textId="5E80510F" w:rsidR="00F64FCE" w:rsidRDefault="00F64FCE">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_Toc144369292 \h </w:instrText>
      </w:r>
      <w:r>
        <w:fldChar w:fldCharType="separate"/>
      </w:r>
      <w:r>
        <w:t>69</w:t>
      </w:r>
      <w:r>
        <w:fldChar w:fldCharType="end"/>
      </w:r>
    </w:p>
    <w:p w14:paraId="42F756D6" w14:textId="08AEAE2A"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_Toc144369293 \h </w:instrText>
      </w:r>
      <w:r>
        <w:fldChar w:fldCharType="separate"/>
      </w:r>
      <w:r>
        <w:t>70</w:t>
      </w:r>
      <w:r>
        <w:fldChar w:fldCharType="end"/>
      </w:r>
    </w:p>
    <w:p w14:paraId="25CB161A" w14:textId="610366D2" w:rsidR="00F64FCE" w:rsidRDefault="00F64FCE">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_Toc144369294 \h </w:instrText>
      </w:r>
      <w:r>
        <w:fldChar w:fldCharType="separate"/>
      </w:r>
      <w:r>
        <w:t>70</w:t>
      </w:r>
      <w:r>
        <w:fldChar w:fldCharType="end"/>
      </w:r>
    </w:p>
    <w:p w14:paraId="7B1BAC6C" w14:textId="7A4AF661"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_Toc144369295 \h </w:instrText>
      </w:r>
      <w:r>
        <w:fldChar w:fldCharType="separate"/>
      </w:r>
      <w:r>
        <w:t>70</w:t>
      </w:r>
      <w:r>
        <w:fldChar w:fldCharType="end"/>
      </w:r>
    </w:p>
    <w:p w14:paraId="6FB2A84A" w14:textId="51B76940"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_Toc144369296 \h </w:instrText>
      </w:r>
      <w:r>
        <w:fldChar w:fldCharType="separate"/>
      </w:r>
      <w:r>
        <w:t>70</w:t>
      </w:r>
      <w:r>
        <w:fldChar w:fldCharType="end"/>
      </w:r>
    </w:p>
    <w:p w14:paraId="33EEFEDE" w14:textId="54EBC64F" w:rsidR="00F64FCE" w:rsidRDefault="00F64FCE">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_Toc144369297 \h </w:instrText>
      </w:r>
      <w:r>
        <w:fldChar w:fldCharType="separate"/>
      </w:r>
      <w:r>
        <w:t>70</w:t>
      </w:r>
      <w:r>
        <w:fldChar w:fldCharType="end"/>
      </w:r>
    </w:p>
    <w:p w14:paraId="72B45859" w14:textId="1131CC24"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_Toc144369298 \h </w:instrText>
      </w:r>
      <w:r>
        <w:fldChar w:fldCharType="separate"/>
      </w:r>
      <w:r>
        <w:t>71</w:t>
      </w:r>
      <w:r>
        <w:fldChar w:fldCharType="end"/>
      </w:r>
    </w:p>
    <w:p w14:paraId="0BAE3609" w14:textId="73B3DF4C" w:rsidR="00F64FCE" w:rsidRDefault="00F64FCE">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_Toc144369299 \h </w:instrText>
      </w:r>
      <w:r>
        <w:fldChar w:fldCharType="separate"/>
      </w:r>
      <w:r>
        <w:t>72</w:t>
      </w:r>
      <w:r>
        <w:fldChar w:fldCharType="end"/>
      </w:r>
    </w:p>
    <w:p w14:paraId="355BB9BB" w14:textId="74B35D9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_Toc144369300 \h </w:instrText>
      </w:r>
      <w:r>
        <w:fldChar w:fldCharType="separate"/>
      </w:r>
      <w:r>
        <w:t>72</w:t>
      </w:r>
      <w:r>
        <w:fldChar w:fldCharType="end"/>
      </w:r>
    </w:p>
    <w:p w14:paraId="1AF11932" w14:textId="789AA66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6.19.2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_Toc144369301 \h </w:instrText>
      </w:r>
      <w:r>
        <w:fldChar w:fldCharType="separate"/>
      </w:r>
      <w:r>
        <w:t>72</w:t>
      </w:r>
      <w:r>
        <w:fldChar w:fldCharType="end"/>
      </w:r>
    </w:p>
    <w:p w14:paraId="2E6059F9" w14:textId="434BE897" w:rsidR="00F64FCE" w:rsidRDefault="00F64FCE">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_Toc144369302 \h </w:instrText>
      </w:r>
      <w:r>
        <w:fldChar w:fldCharType="separate"/>
      </w:r>
      <w:r>
        <w:t>72</w:t>
      </w:r>
      <w:r>
        <w:fldChar w:fldCharType="end"/>
      </w:r>
    </w:p>
    <w:p w14:paraId="416871E2" w14:textId="69AA41FA"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6.19.4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_Toc144369303 \h </w:instrText>
      </w:r>
      <w:r>
        <w:fldChar w:fldCharType="separate"/>
      </w:r>
      <w:r>
        <w:t>73</w:t>
      </w:r>
      <w:r>
        <w:fldChar w:fldCharType="end"/>
      </w:r>
    </w:p>
    <w:p w14:paraId="5EE5CF6E" w14:textId="4EBBF142" w:rsidR="00F64FCE" w:rsidRDefault="00F64FCE">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_Toc144369304 \h </w:instrText>
      </w:r>
      <w:r>
        <w:fldChar w:fldCharType="separate"/>
      </w:r>
      <w:r>
        <w:t>73</w:t>
      </w:r>
      <w:r>
        <w:fldChar w:fldCharType="end"/>
      </w:r>
    </w:p>
    <w:p w14:paraId="3153911E" w14:textId="4B33AF47"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6.20.1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_Toc144369305 \h </w:instrText>
      </w:r>
      <w:r>
        <w:fldChar w:fldCharType="separate"/>
      </w:r>
      <w:r>
        <w:t>73</w:t>
      </w:r>
      <w:r>
        <w:fldChar w:fldCharType="end"/>
      </w:r>
    </w:p>
    <w:p w14:paraId="6DF303C9" w14:textId="3B1B1D98"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6.20.2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_Toc144369306 \h </w:instrText>
      </w:r>
      <w:r>
        <w:fldChar w:fldCharType="separate"/>
      </w:r>
      <w:r>
        <w:t>74</w:t>
      </w:r>
      <w:r>
        <w:fldChar w:fldCharType="end"/>
      </w:r>
    </w:p>
    <w:p w14:paraId="1EE538B2" w14:textId="45387E2B" w:rsidR="00F64FCE" w:rsidRDefault="00F64FCE">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_Toc144369307 \h </w:instrText>
      </w:r>
      <w:r>
        <w:fldChar w:fldCharType="separate"/>
      </w:r>
      <w:r>
        <w:t>74</w:t>
      </w:r>
      <w:r>
        <w:fldChar w:fldCharType="end"/>
      </w:r>
    </w:p>
    <w:p w14:paraId="5ABCD61C" w14:textId="579B9E24"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_Toc144369308 \h </w:instrText>
      </w:r>
      <w:r>
        <w:fldChar w:fldCharType="separate"/>
      </w:r>
      <w:r>
        <w:t>75</w:t>
      </w:r>
      <w:r>
        <w:fldChar w:fldCharType="end"/>
      </w:r>
    </w:p>
    <w:p w14:paraId="196EDB06" w14:textId="09D00F63" w:rsidR="00F64FCE" w:rsidRDefault="00F64FCE">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_Toc144369309 \h </w:instrText>
      </w:r>
      <w:r>
        <w:fldChar w:fldCharType="separate"/>
      </w:r>
      <w:r>
        <w:t>75</w:t>
      </w:r>
      <w:r>
        <w:fldChar w:fldCharType="end"/>
      </w:r>
    </w:p>
    <w:p w14:paraId="4CD52967" w14:textId="3D307C8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_Toc144369310 \h </w:instrText>
      </w:r>
      <w:r>
        <w:fldChar w:fldCharType="separate"/>
      </w:r>
      <w:r>
        <w:t>75</w:t>
      </w:r>
      <w:r>
        <w:fldChar w:fldCharType="end"/>
      </w:r>
    </w:p>
    <w:p w14:paraId="28A24569" w14:textId="0DE0512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_Toc144369311 \h </w:instrText>
      </w:r>
      <w:r>
        <w:fldChar w:fldCharType="separate"/>
      </w:r>
      <w:r>
        <w:t>75</w:t>
      </w:r>
      <w:r>
        <w:fldChar w:fldCharType="end"/>
      </w:r>
    </w:p>
    <w:p w14:paraId="744DA3AF" w14:textId="6B891615" w:rsidR="00F64FCE" w:rsidRDefault="00F64FCE">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_Toc144369312 \h </w:instrText>
      </w:r>
      <w:r>
        <w:fldChar w:fldCharType="separate"/>
      </w:r>
      <w:r>
        <w:t>76</w:t>
      </w:r>
      <w:r>
        <w:fldChar w:fldCharType="end"/>
      </w:r>
    </w:p>
    <w:p w14:paraId="618D68E8" w14:textId="3F4AF3A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6.21.4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_Toc144369313 \h </w:instrText>
      </w:r>
      <w:r>
        <w:fldChar w:fldCharType="separate"/>
      </w:r>
      <w:r>
        <w:t>76</w:t>
      </w:r>
      <w:r>
        <w:fldChar w:fldCharType="end"/>
      </w:r>
    </w:p>
    <w:p w14:paraId="08FE81B3" w14:textId="485FD056" w:rsidR="00F64FCE" w:rsidRDefault="00F64FCE">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_Toc144369314 \h </w:instrText>
      </w:r>
      <w:r>
        <w:fldChar w:fldCharType="separate"/>
      </w:r>
      <w:r>
        <w:t>76</w:t>
      </w:r>
      <w:r>
        <w:fldChar w:fldCharType="end"/>
      </w:r>
    </w:p>
    <w:p w14:paraId="26C25558" w14:textId="1698ECF9"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_Toc144369315 \h </w:instrText>
      </w:r>
      <w:r>
        <w:fldChar w:fldCharType="separate"/>
      </w:r>
      <w:r>
        <w:t>76</w:t>
      </w:r>
      <w:r>
        <w:fldChar w:fldCharType="end"/>
      </w:r>
    </w:p>
    <w:p w14:paraId="0850D5FB" w14:textId="597E1D88"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_Toc144369316 \h </w:instrText>
      </w:r>
      <w:r>
        <w:fldChar w:fldCharType="separate"/>
      </w:r>
      <w:r>
        <w:t>76</w:t>
      </w:r>
      <w:r>
        <w:fldChar w:fldCharType="end"/>
      </w:r>
    </w:p>
    <w:p w14:paraId="202DBCD3" w14:textId="7E60574D" w:rsidR="00F64FCE" w:rsidRDefault="00F64FCE">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_Toc144369317 \h </w:instrText>
      </w:r>
      <w:r>
        <w:fldChar w:fldCharType="separate"/>
      </w:r>
      <w:r>
        <w:t>77</w:t>
      </w:r>
      <w:r>
        <w:fldChar w:fldCharType="end"/>
      </w:r>
    </w:p>
    <w:p w14:paraId="15B1BECD" w14:textId="49625AC9"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6.22.4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_Toc144369318 \h </w:instrText>
      </w:r>
      <w:r>
        <w:fldChar w:fldCharType="separate"/>
      </w:r>
      <w:r>
        <w:t>77</w:t>
      </w:r>
      <w:r>
        <w:fldChar w:fldCharType="end"/>
      </w:r>
    </w:p>
    <w:p w14:paraId="5EF17146" w14:textId="3D95322E" w:rsidR="00F64FCE" w:rsidRDefault="00F64FCE">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_Toc144369319 \h </w:instrText>
      </w:r>
      <w:r>
        <w:fldChar w:fldCharType="separate"/>
      </w:r>
      <w:r>
        <w:t>77</w:t>
      </w:r>
      <w:r>
        <w:fldChar w:fldCharType="end"/>
      </w:r>
    </w:p>
    <w:p w14:paraId="6F936A1C" w14:textId="5873EC56" w:rsidR="00F64FCE" w:rsidRDefault="00F64FCE">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_Toc144369320 \h </w:instrText>
      </w:r>
      <w:r>
        <w:fldChar w:fldCharType="separate"/>
      </w:r>
      <w:r>
        <w:t>77</w:t>
      </w:r>
      <w:r>
        <w:fldChar w:fldCharType="end"/>
      </w:r>
    </w:p>
    <w:p w14:paraId="055AB2A8" w14:textId="2E1CC929" w:rsidR="00F64FCE" w:rsidRDefault="00F64FCE">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_Toc144369321 \h </w:instrText>
      </w:r>
      <w:r>
        <w:fldChar w:fldCharType="separate"/>
      </w:r>
      <w:r>
        <w:t>77</w:t>
      </w:r>
      <w:r>
        <w:fldChar w:fldCharType="end"/>
      </w:r>
    </w:p>
    <w:p w14:paraId="03847B86" w14:textId="4D945B55" w:rsidR="00F64FCE" w:rsidRDefault="00F64FCE">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_Toc144369322 \h </w:instrText>
      </w:r>
      <w:r>
        <w:fldChar w:fldCharType="separate"/>
      </w:r>
      <w:r>
        <w:t>77</w:t>
      </w:r>
      <w:r>
        <w:fldChar w:fldCharType="end"/>
      </w:r>
    </w:p>
    <w:p w14:paraId="0C8388C4" w14:textId="5CDE2097" w:rsidR="00F64FCE" w:rsidRDefault="00F64FCE">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_Toc144369323 \h </w:instrText>
      </w:r>
      <w:r>
        <w:fldChar w:fldCharType="separate"/>
      </w:r>
      <w:r>
        <w:t>78</w:t>
      </w:r>
      <w:r>
        <w:fldChar w:fldCharType="end"/>
      </w:r>
    </w:p>
    <w:p w14:paraId="2D228CD0" w14:textId="529CAEDA" w:rsidR="00F64FCE" w:rsidRDefault="00F64FCE">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_Toc144369324 \h </w:instrText>
      </w:r>
      <w:r>
        <w:fldChar w:fldCharType="separate"/>
      </w:r>
      <w:r>
        <w:t>78</w:t>
      </w:r>
      <w:r>
        <w:fldChar w:fldCharType="end"/>
      </w:r>
    </w:p>
    <w:p w14:paraId="2180D797" w14:textId="648C99E8" w:rsidR="00F64FCE" w:rsidRDefault="00F64FCE">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_Toc144369325 \h </w:instrText>
      </w:r>
      <w:r>
        <w:fldChar w:fldCharType="separate"/>
      </w:r>
      <w:r>
        <w:t>78</w:t>
      </w:r>
      <w:r>
        <w:fldChar w:fldCharType="end"/>
      </w:r>
    </w:p>
    <w:p w14:paraId="66DB6F08" w14:textId="56CD0405" w:rsidR="00F64FCE" w:rsidRDefault="00F64FCE">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_Toc144369326 \h </w:instrText>
      </w:r>
      <w:r>
        <w:fldChar w:fldCharType="separate"/>
      </w:r>
      <w:r>
        <w:t>78</w:t>
      </w:r>
      <w:r>
        <w:fldChar w:fldCharType="end"/>
      </w:r>
    </w:p>
    <w:p w14:paraId="0B3F6212" w14:textId="3CB087E3"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_Toc144369327 \h </w:instrText>
      </w:r>
      <w:r>
        <w:fldChar w:fldCharType="separate"/>
      </w:r>
      <w:r>
        <w:t>79</w:t>
      </w:r>
      <w:r>
        <w:fldChar w:fldCharType="end"/>
      </w:r>
    </w:p>
    <w:p w14:paraId="19A2100D" w14:textId="395B686D" w:rsidR="00F64FCE" w:rsidRDefault="00F64FCE">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_Toc144369328 \h </w:instrText>
      </w:r>
      <w:r>
        <w:fldChar w:fldCharType="separate"/>
      </w:r>
      <w:r>
        <w:t>79</w:t>
      </w:r>
      <w:r>
        <w:fldChar w:fldCharType="end"/>
      </w:r>
    </w:p>
    <w:p w14:paraId="794E8F72" w14:textId="4005A351" w:rsidR="00F64FCE" w:rsidRDefault="00F64FCE">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_Toc144369329 \h </w:instrText>
      </w:r>
      <w:r>
        <w:fldChar w:fldCharType="separate"/>
      </w:r>
      <w:r>
        <w:t>79</w:t>
      </w:r>
      <w:r>
        <w:fldChar w:fldCharType="end"/>
      </w:r>
    </w:p>
    <w:p w14:paraId="55E2089E" w14:textId="38319F38" w:rsidR="00F64FCE" w:rsidRDefault="00F64FCE">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_Toc144369330 \h </w:instrText>
      </w:r>
      <w:r>
        <w:fldChar w:fldCharType="separate"/>
      </w:r>
      <w:r>
        <w:t>80</w:t>
      </w:r>
      <w:r>
        <w:fldChar w:fldCharType="end"/>
      </w:r>
    </w:p>
    <w:p w14:paraId="5B716725" w14:textId="16E8397D" w:rsidR="00F64FCE" w:rsidRDefault="00F64FCE">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_Toc144369331 \h </w:instrText>
      </w:r>
      <w:r>
        <w:fldChar w:fldCharType="separate"/>
      </w:r>
      <w:r>
        <w:t>80</w:t>
      </w:r>
      <w:r>
        <w:fldChar w:fldCharType="end"/>
      </w:r>
    </w:p>
    <w:p w14:paraId="288ED6CD" w14:textId="101A308B"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_Toc144369332 \h </w:instrText>
      </w:r>
      <w:r>
        <w:fldChar w:fldCharType="separate"/>
      </w:r>
      <w:r>
        <w:t>80</w:t>
      </w:r>
      <w:r>
        <w:fldChar w:fldCharType="end"/>
      </w:r>
    </w:p>
    <w:p w14:paraId="0AD34095" w14:textId="5D021C84" w:rsidR="00F64FCE" w:rsidRDefault="00F64FCE">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_Toc144369333 \h </w:instrText>
      </w:r>
      <w:r>
        <w:fldChar w:fldCharType="separate"/>
      </w:r>
      <w:r>
        <w:t>80</w:t>
      </w:r>
      <w:r>
        <w:fldChar w:fldCharType="end"/>
      </w:r>
    </w:p>
    <w:p w14:paraId="656139E4" w14:textId="57D8D3EF" w:rsidR="00F64FCE" w:rsidRDefault="00F64FCE">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_Toc144369334 \h </w:instrText>
      </w:r>
      <w:r>
        <w:fldChar w:fldCharType="separate"/>
      </w:r>
      <w:r>
        <w:t>80</w:t>
      </w:r>
      <w:r>
        <w:fldChar w:fldCharType="end"/>
      </w:r>
    </w:p>
    <w:p w14:paraId="5DF6CEA5" w14:textId="4CE11296" w:rsidR="00F64FCE" w:rsidRDefault="00F64FCE">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_Toc144369335 \h </w:instrText>
      </w:r>
      <w:r>
        <w:fldChar w:fldCharType="separate"/>
      </w:r>
      <w:r>
        <w:t>81</w:t>
      </w:r>
      <w:r>
        <w:fldChar w:fldCharType="end"/>
      </w:r>
    </w:p>
    <w:p w14:paraId="60628294" w14:textId="49B33BE2" w:rsidR="00F64FCE" w:rsidRDefault="00F64FCE">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_Toc144369336 \h </w:instrText>
      </w:r>
      <w:r>
        <w:fldChar w:fldCharType="separate"/>
      </w:r>
      <w:r>
        <w:t>81</w:t>
      </w:r>
      <w:r>
        <w:fldChar w:fldCharType="end"/>
      </w:r>
    </w:p>
    <w:p w14:paraId="3E386486" w14:textId="27097968"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_Toc144369337 \h </w:instrText>
      </w:r>
      <w:r>
        <w:fldChar w:fldCharType="separate"/>
      </w:r>
      <w:r>
        <w:t>81</w:t>
      </w:r>
      <w:r>
        <w:fldChar w:fldCharType="end"/>
      </w:r>
    </w:p>
    <w:p w14:paraId="14752CB8" w14:textId="6B7768A7" w:rsidR="00F64FCE" w:rsidRDefault="00F64FCE">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_Toc144369338 \h </w:instrText>
      </w:r>
      <w:r>
        <w:fldChar w:fldCharType="separate"/>
      </w:r>
      <w:r>
        <w:t>82</w:t>
      </w:r>
      <w:r>
        <w:fldChar w:fldCharType="end"/>
      </w:r>
    </w:p>
    <w:p w14:paraId="6E413F9F" w14:textId="525D0F8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_Toc144369339 \h </w:instrText>
      </w:r>
      <w:r>
        <w:fldChar w:fldCharType="separate"/>
      </w:r>
      <w:r>
        <w:t>82</w:t>
      </w:r>
      <w:r>
        <w:fldChar w:fldCharType="end"/>
      </w:r>
    </w:p>
    <w:p w14:paraId="58329A1E" w14:textId="2B8F8FF2"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_Toc144369340 \h </w:instrText>
      </w:r>
      <w:r>
        <w:fldChar w:fldCharType="separate"/>
      </w:r>
      <w:r>
        <w:t>82</w:t>
      </w:r>
      <w:r>
        <w:fldChar w:fldCharType="end"/>
      </w:r>
    </w:p>
    <w:p w14:paraId="284F4558" w14:textId="6EA92B58" w:rsidR="00F64FCE" w:rsidRDefault="00F64FCE">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_Toc144369341 \h </w:instrText>
      </w:r>
      <w:r>
        <w:fldChar w:fldCharType="separate"/>
      </w:r>
      <w:r>
        <w:t>82</w:t>
      </w:r>
      <w:r>
        <w:fldChar w:fldCharType="end"/>
      </w:r>
    </w:p>
    <w:p w14:paraId="04240FA6" w14:textId="468BE876"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6.27.4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_Toc144369342 \h </w:instrText>
      </w:r>
      <w:r>
        <w:fldChar w:fldCharType="separate"/>
      </w:r>
      <w:r>
        <w:t>82</w:t>
      </w:r>
      <w:r>
        <w:fldChar w:fldCharType="end"/>
      </w:r>
    </w:p>
    <w:p w14:paraId="7678FC23" w14:textId="01D75544" w:rsidR="00F64FCE" w:rsidRDefault="00F64FCE">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_Toc144369343 \h </w:instrText>
      </w:r>
      <w:r>
        <w:fldChar w:fldCharType="separate"/>
      </w:r>
      <w:r>
        <w:t>82</w:t>
      </w:r>
      <w:r>
        <w:fldChar w:fldCharType="end"/>
      </w:r>
    </w:p>
    <w:p w14:paraId="1A6DCAB2" w14:textId="57229744"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_Toc144369344 \h </w:instrText>
      </w:r>
      <w:r>
        <w:fldChar w:fldCharType="separate"/>
      </w:r>
      <w:r>
        <w:t>82</w:t>
      </w:r>
      <w:r>
        <w:fldChar w:fldCharType="end"/>
      </w:r>
    </w:p>
    <w:p w14:paraId="0105CB6F" w14:textId="7E50719B"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_Toc144369345 \h </w:instrText>
      </w:r>
      <w:r>
        <w:fldChar w:fldCharType="separate"/>
      </w:r>
      <w:r>
        <w:t>83</w:t>
      </w:r>
      <w:r>
        <w:fldChar w:fldCharType="end"/>
      </w:r>
    </w:p>
    <w:p w14:paraId="565A20B6" w14:textId="3D2E087E" w:rsidR="00F64FCE" w:rsidRDefault="00F64FCE">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_Toc144369346 \h </w:instrText>
      </w:r>
      <w:r>
        <w:fldChar w:fldCharType="separate"/>
      </w:r>
      <w:r>
        <w:t>83</w:t>
      </w:r>
      <w:r>
        <w:fldChar w:fldCharType="end"/>
      </w:r>
    </w:p>
    <w:p w14:paraId="5AA5D995" w14:textId="530E78FE"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6.28.4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_Toc144369347 \h </w:instrText>
      </w:r>
      <w:r>
        <w:fldChar w:fldCharType="separate"/>
      </w:r>
      <w:r>
        <w:t>83</w:t>
      </w:r>
      <w:r>
        <w:fldChar w:fldCharType="end"/>
      </w:r>
    </w:p>
    <w:p w14:paraId="27990AEA" w14:textId="15BC1A0F" w:rsidR="00F64FCE" w:rsidRDefault="00F64FCE">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_Toc144369348 \h </w:instrText>
      </w:r>
      <w:r>
        <w:fldChar w:fldCharType="separate"/>
      </w:r>
      <w:r>
        <w:t>83</w:t>
      </w:r>
      <w:r>
        <w:fldChar w:fldCharType="end"/>
      </w:r>
    </w:p>
    <w:p w14:paraId="3544680F" w14:textId="1D2290DD"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_Toc144369349 \h </w:instrText>
      </w:r>
      <w:r>
        <w:fldChar w:fldCharType="separate"/>
      </w:r>
      <w:r>
        <w:t>83</w:t>
      </w:r>
      <w:r>
        <w:fldChar w:fldCharType="end"/>
      </w:r>
    </w:p>
    <w:p w14:paraId="1C58D201" w14:textId="605A7A3E"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6.29.2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_Toc144369350 \h </w:instrText>
      </w:r>
      <w:r>
        <w:fldChar w:fldCharType="separate"/>
      </w:r>
      <w:r>
        <w:t>84</w:t>
      </w:r>
      <w:r>
        <w:fldChar w:fldCharType="end"/>
      </w:r>
    </w:p>
    <w:p w14:paraId="167D3FF1" w14:textId="1F84F51C" w:rsidR="00F64FCE" w:rsidRDefault="00F64FCE">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_Toc144369351 \h </w:instrText>
      </w:r>
      <w:r>
        <w:fldChar w:fldCharType="separate"/>
      </w:r>
      <w:r>
        <w:t>84</w:t>
      </w:r>
      <w:r>
        <w:fldChar w:fldCharType="end"/>
      </w:r>
    </w:p>
    <w:p w14:paraId="5E0AB047" w14:textId="392A9731"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6.29.4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_Toc144369352 \h </w:instrText>
      </w:r>
      <w:r>
        <w:fldChar w:fldCharType="separate"/>
      </w:r>
      <w:r>
        <w:t>84</w:t>
      </w:r>
      <w:r>
        <w:fldChar w:fldCharType="end"/>
      </w:r>
    </w:p>
    <w:p w14:paraId="5B1988AE" w14:textId="77BA0C70" w:rsidR="00F64FCE" w:rsidRDefault="00F64FCE">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DF0553">
        <w:rPr>
          <w:lang w:val="en-US"/>
        </w:rPr>
        <w:t xml:space="preserve"> CA_n2A-n77A</w:t>
      </w:r>
      <w:r>
        <w:tab/>
      </w:r>
      <w:r>
        <w:fldChar w:fldCharType="begin"/>
      </w:r>
      <w:r>
        <w:instrText xml:space="preserve"> PAGEREF _Toc144369353 \h </w:instrText>
      </w:r>
      <w:r>
        <w:fldChar w:fldCharType="separate"/>
      </w:r>
      <w:r>
        <w:t>84</w:t>
      </w:r>
      <w:r>
        <w:fldChar w:fldCharType="end"/>
      </w:r>
    </w:p>
    <w:p w14:paraId="7D9D62D5" w14:textId="175C4CB4" w:rsidR="00F64FCE" w:rsidRDefault="00F64FCE">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_Toc144369354 \h </w:instrText>
      </w:r>
      <w:r>
        <w:fldChar w:fldCharType="separate"/>
      </w:r>
      <w:r>
        <w:t>84</w:t>
      </w:r>
      <w:r>
        <w:fldChar w:fldCharType="end"/>
      </w:r>
    </w:p>
    <w:p w14:paraId="19E58D9A" w14:textId="4F29B4D5" w:rsidR="00F64FCE" w:rsidRDefault="00F64FCE">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_Toc144369355 \h </w:instrText>
      </w:r>
      <w:r>
        <w:fldChar w:fldCharType="separate"/>
      </w:r>
      <w:r>
        <w:t>85</w:t>
      </w:r>
      <w:r>
        <w:fldChar w:fldCharType="end"/>
      </w:r>
    </w:p>
    <w:p w14:paraId="1676091E" w14:textId="76BB2713" w:rsidR="00F64FCE" w:rsidRDefault="00F64FCE">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_Toc144369356 \h </w:instrText>
      </w:r>
      <w:r>
        <w:fldChar w:fldCharType="separate"/>
      </w:r>
      <w:r>
        <w:t>85</w:t>
      </w:r>
      <w:r>
        <w:fldChar w:fldCharType="end"/>
      </w:r>
    </w:p>
    <w:p w14:paraId="494871E7" w14:textId="46D4F210"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6.30.4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_Toc144369357 \h </w:instrText>
      </w:r>
      <w:r>
        <w:fldChar w:fldCharType="separate"/>
      </w:r>
      <w:r>
        <w:t>85</w:t>
      </w:r>
      <w:r>
        <w:fldChar w:fldCharType="end"/>
      </w:r>
    </w:p>
    <w:p w14:paraId="7B4698FC" w14:textId="7B7A1098" w:rsidR="00F64FCE" w:rsidRDefault="00F64FCE">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DF0553">
        <w:rPr>
          <w:lang w:val="en-US"/>
        </w:rPr>
        <w:t>CA_n5A-n77A</w:t>
      </w:r>
      <w:r>
        <w:tab/>
      </w:r>
      <w:r>
        <w:fldChar w:fldCharType="begin"/>
      </w:r>
      <w:r>
        <w:instrText xml:space="preserve"> PAGEREF _Toc144369358 \h </w:instrText>
      </w:r>
      <w:r>
        <w:fldChar w:fldCharType="separate"/>
      </w:r>
      <w:r>
        <w:t>86</w:t>
      </w:r>
      <w:r>
        <w:fldChar w:fldCharType="end"/>
      </w:r>
    </w:p>
    <w:p w14:paraId="5E67F53B" w14:textId="76A7D654" w:rsidR="00F64FCE" w:rsidRDefault="00F64FCE">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_Toc144369359 \h </w:instrText>
      </w:r>
      <w:r>
        <w:fldChar w:fldCharType="separate"/>
      </w:r>
      <w:r>
        <w:t>86</w:t>
      </w:r>
      <w:r>
        <w:fldChar w:fldCharType="end"/>
      </w:r>
    </w:p>
    <w:p w14:paraId="5537B1AC" w14:textId="00FC85CD" w:rsidR="00F64FCE" w:rsidRDefault="00F64FCE">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_Toc144369360 \h </w:instrText>
      </w:r>
      <w:r>
        <w:fldChar w:fldCharType="separate"/>
      </w:r>
      <w:r>
        <w:t>86</w:t>
      </w:r>
      <w:r>
        <w:fldChar w:fldCharType="end"/>
      </w:r>
    </w:p>
    <w:p w14:paraId="54A7FA23" w14:textId="49A68423" w:rsidR="00F64FCE" w:rsidRDefault="00F64FCE">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_Toc144369361 \h </w:instrText>
      </w:r>
      <w:r>
        <w:fldChar w:fldCharType="separate"/>
      </w:r>
      <w:r>
        <w:t>86</w:t>
      </w:r>
      <w:r>
        <w:fldChar w:fldCharType="end"/>
      </w:r>
    </w:p>
    <w:p w14:paraId="4B33E4B6" w14:textId="721DB889"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6.31.4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_Toc144369362 \h </w:instrText>
      </w:r>
      <w:r>
        <w:fldChar w:fldCharType="separate"/>
      </w:r>
      <w:r>
        <w:t>86</w:t>
      </w:r>
      <w:r>
        <w:fldChar w:fldCharType="end"/>
      </w:r>
    </w:p>
    <w:p w14:paraId="20D9E559" w14:textId="6C29E222" w:rsidR="00F64FCE" w:rsidRDefault="00F64FCE">
      <w:pPr>
        <w:pStyle w:val="TOC2"/>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_Toc144369363 \h </w:instrText>
      </w:r>
      <w:r>
        <w:fldChar w:fldCharType="separate"/>
      </w:r>
      <w:r>
        <w:t>86</w:t>
      </w:r>
      <w:r>
        <w:fldChar w:fldCharType="end"/>
      </w:r>
    </w:p>
    <w:p w14:paraId="624048E4" w14:textId="53D6CBF7" w:rsidR="00F64FCE" w:rsidRDefault="00F64FCE">
      <w:pPr>
        <w:pStyle w:val="TOC3"/>
        <w:rPr>
          <w:rFonts w:asciiTheme="minorHAnsi" w:eastAsiaTheme="minorEastAsia" w:hAnsiTheme="minorHAnsi" w:cstheme="minorBidi"/>
          <w:sz w:val="22"/>
          <w:szCs w:val="22"/>
          <w:lang w:eastAsia="zh-CN"/>
        </w:rPr>
      </w:pPr>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_Toc144369364 \h </w:instrText>
      </w:r>
      <w:r>
        <w:fldChar w:fldCharType="separate"/>
      </w:r>
      <w:r>
        <w:t>86</w:t>
      </w:r>
      <w:r>
        <w:fldChar w:fldCharType="end"/>
      </w:r>
    </w:p>
    <w:p w14:paraId="5739508F" w14:textId="35D747CC" w:rsidR="00F64FCE" w:rsidRDefault="00F64FCE">
      <w:pPr>
        <w:pStyle w:val="TOC3"/>
        <w:rPr>
          <w:rFonts w:asciiTheme="minorHAnsi" w:eastAsiaTheme="minorEastAsia" w:hAnsiTheme="minorHAnsi" w:cstheme="minorBidi"/>
          <w:sz w:val="22"/>
          <w:szCs w:val="22"/>
          <w:lang w:eastAsia="zh-CN"/>
        </w:rPr>
      </w:pPr>
      <w:r>
        <w:rPr>
          <w:lang w:eastAsia="zh-CN"/>
        </w:rPr>
        <w:t>6.32.2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_Toc144369365 \h </w:instrText>
      </w:r>
      <w:r>
        <w:fldChar w:fldCharType="separate"/>
      </w:r>
      <w:r>
        <w:t>87</w:t>
      </w:r>
      <w:r>
        <w:fldChar w:fldCharType="end"/>
      </w:r>
    </w:p>
    <w:p w14:paraId="4CD44FD8" w14:textId="51197703" w:rsidR="00F64FCE" w:rsidRDefault="00F64FCE">
      <w:pPr>
        <w:pStyle w:val="TOC3"/>
        <w:rPr>
          <w:rFonts w:asciiTheme="minorHAnsi" w:eastAsiaTheme="minorEastAsia" w:hAnsiTheme="minorHAnsi" w:cstheme="minorBidi"/>
          <w:sz w:val="22"/>
          <w:szCs w:val="22"/>
          <w:lang w:eastAsia="zh-CN"/>
        </w:rPr>
      </w:pPr>
      <w:r>
        <w:t>6.32.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_Toc144369366 \h </w:instrText>
      </w:r>
      <w:r>
        <w:fldChar w:fldCharType="separate"/>
      </w:r>
      <w:r>
        <w:t>87</w:t>
      </w:r>
      <w:r>
        <w:fldChar w:fldCharType="end"/>
      </w:r>
    </w:p>
    <w:p w14:paraId="0807FFC4" w14:textId="2D4ED77F"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6.32.4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_Toc144369367 \h </w:instrText>
      </w:r>
      <w:r>
        <w:fldChar w:fldCharType="separate"/>
      </w:r>
      <w:r>
        <w:t>87</w:t>
      </w:r>
      <w:r>
        <w:fldChar w:fldCharType="end"/>
      </w:r>
    </w:p>
    <w:p w14:paraId="35EBC411" w14:textId="67481FD9" w:rsidR="00F64FCE" w:rsidRDefault="00F64FCE">
      <w:pPr>
        <w:pStyle w:val="TOC2"/>
        <w:rPr>
          <w:rFonts w:asciiTheme="minorHAnsi" w:eastAsiaTheme="minorEastAsia" w:hAnsiTheme="minorHAnsi" w:cstheme="minorBidi"/>
          <w:sz w:val="22"/>
          <w:szCs w:val="22"/>
          <w:lang w:eastAsia="zh-CN"/>
        </w:rPr>
      </w:pPr>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_Toc144369368 \h </w:instrText>
      </w:r>
      <w:r>
        <w:fldChar w:fldCharType="separate"/>
      </w:r>
      <w:r>
        <w:t>87</w:t>
      </w:r>
      <w:r>
        <w:fldChar w:fldCharType="end"/>
      </w:r>
    </w:p>
    <w:p w14:paraId="30CD8D0E" w14:textId="61912766" w:rsidR="00F64FCE" w:rsidRDefault="00F64FCE">
      <w:pPr>
        <w:pStyle w:val="TOC3"/>
        <w:rPr>
          <w:rFonts w:asciiTheme="minorHAnsi" w:eastAsiaTheme="minorEastAsia" w:hAnsiTheme="minorHAnsi" w:cstheme="minorBidi"/>
          <w:sz w:val="22"/>
          <w:szCs w:val="22"/>
          <w:lang w:eastAsia="zh-CN"/>
        </w:rPr>
      </w:pPr>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_Toc144369369 \h </w:instrText>
      </w:r>
      <w:r>
        <w:fldChar w:fldCharType="separate"/>
      </w:r>
      <w:r>
        <w:t>87</w:t>
      </w:r>
      <w:r>
        <w:fldChar w:fldCharType="end"/>
      </w:r>
    </w:p>
    <w:p w14:paraId="58A9137F" w14:textId="02E081FB" w:rsidR="00F64FCE" w:rsidRDefault="00F64FCE">
      <w:pPr>
        <w:pStyle w:val="TOC3"/>
        <w:rPr>
          <w:rFonts w:asciiTheme="minorHAnsi" w:eastAsiaTheme="minorEastAsia" w:hAnsiTheme="minorHAnsi" w:cstheme="minorBidi"/>
          <w:sz w:val="22"/>
          <w:szCs w:val="22"/>
          <w:lang w:eastAsia="zh-CN"/>
        </w:rPr>
      </w:pPr>
      <w:r>
        <w:rPr>
          <w:lang w:eastAsia="zh-CN"/>
        </w:rPr>
        <w:t>6.33.2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_Toc144369370 \h </w:instrText>
      </w:r>
      <w:r>
        <w:fldChar w:fldCharType="separate"/>
      </w:r>
      <w:r>
        <w:t>87</w:t>
      </w:r>
      <w:r>
        <w:fldChar w:fldCharType="end"/>
      </w:r>
    </w:p>
    <w:p w14:paraId="695DDEED" w14:textId="14931445" w:rsidR="00F64FCE" w:rsidRDefault="00F64FCE">
      <w:pPr>
        <w:pStyle w:val="TOC3"/>
        <w:rPr>
          <w:rFonts w:asciiTheme="minorHAnsi" w:eastAsiaTheme="minorEastAsia" w:hAnsiTheme="minorHAnsi" w:cstheme="minorBidi"/>
          <w:sz w:val="22"/>
          <w:szCs w:val="22"/>
          <w:lang w:eastAsia="zh-CN"/>
        </w:rPr>
      </w:pPr>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_Toc144369371 \h </w:instrText>
      </w:r>
      <w:r>
        <w:fldChar w:fldCharType="separate"/>
      </w:r>
      <w:r>
        <w:t>88</w:t>
      </w:r>
      <w:r>
        <w:fldChar w:fldCharType="end"/>
      </w:r>
    </w:p>
    <w:p w14:paraId="513E2A99" w14:textId="64BFE611" w:rsidR="00F64FCE" w:rsidRDefault="00F64FCE">
      <w:pPr>
        <w:pStyle w:val="TOC3"/>
        <w:rPr>
          <w:rFonts w:asciiTheme="minorHAnsi" w:eastAsiaTheme="minorEastAsia" w:hAnsiTheme="minorHAnsi" w:cstheme="minorBidi"/>
          <w:sz w:val="22"/>
          <w:szCs w:val="22"/>
          <w:lang w:eastAsia="zh-CN"/>
        </w:rPr>
      </w:pPr>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_Toc144369372 \h </w:instrText>
      </w:r>
      <w:r>
        <w:fldChar w:fldCharType="separate"/>
      </w:r>
      <w:r>
        <w:t>88</w:t>
      </w:r>
      <w:r>
        <w:fldChar w:fldCharType="end"/>
      </w:r>
    </w:p>
    <w:p w14:paraId="58F51D20" w14:textId="4291B636" w:rsidR="00F64FCE" w:rsidRDefault="00F64FCE">
      <w:pPr>
        <w:pStyle w:val="TOC2"/>
        <w:rPr>
          <w:rFonts w:asciiTheme="minorHAnsi" w:eastAsiaTheme="minorEastAsia" w:hAnsiTheme="minorHAnsi" w:cstheme="minorBidi"/>
          <w:sz w:val="22"/>
          <w:szCs w:val="22"/>
          <w:lang w:eastAsia="zh-CN"/>
        </w:rPr>
      </w:pPr>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_Toc144369373 \h </w:instrText>
      </w:r>
      <w:r>
        <w:fldChar w:fldCharType="separate"/>
      </w:r>
      <w:r>
        <w:t>88</w:t>
      </w:r>
      <w:r>
        <w:fldChar w:fldCharType="end"/>
      </w:r>
    </w:p>
    <w:p w14:paraId="4E6B43E5" w14:textId="12237AB5" w:rsidR="00F64FCE" w:rsidRDefault="00F64FCE">
      <w:pPr>
        <w:pStyle w:val="TOC3"/>
        <w:rPr>
          <w:rFonts w:asciiTheme="minorHAnsi" w:eastAsiaTheme="minorEastAsia" w:hAnsiTheme="minorHAnsi" w:cstheme="minorBidi"/>
          <w:sz w:val="22"/>
          <w:szCs w:val="22"/>
          <w:lang w:eastAsia="zh-CN"/>
        </w:rPr>
      </w:pPr>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_Toc144369374 \h </w:instrText>
      </w:r>
      <w:r>
        <w:fldChar w:fldCharType="separate"/>
      </w:r>
      <w:r>
        <w:t>88</w:t>
      </w:r>
      <w:r>
        <w:fldChar w:fldCharType="end"/>
      </w:r>
    </w:p>
    <w:p w14:paraId="041877EB" w14:textId="6164C381" w:rsidR="00F64FCE" w:rsidRDefault="00F64FCE">
      <w:pPr>
        <w:pStyle w:val="TOC3"/>
        <w:rPr>
          <w:rFonts w:asciiTheme="minorHAnsi" w:eastAsiaTheme="minorEastAsia" w:hAnsiTheme="minorHAnsi" w:cstheme="minorBidi"/>
          <w:sz w:val="22"/>
          <w:szCs w:val="22"/>
          <w:lang w:eastAsia="zh-CN"/>
        </w:rPr>
      </w:pPr>
      <w:r>
        <w:rPr>
          <w:lang w:eastAsia="zh-CN"/>
        </w:rPr>
        <w:t>6.34.2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_Toc144369375 \h </w:instrText>
      </w:r>
      <w:r>
        <w:fldChar w:fldCharType="separate"/>
      </w:r>
      <w:r>
        <w:t>89</w:t>
      </w:r>
      <w:r>
        <w:fldChar w:fldCharType="end"/>
      </w:r>
    </w:p>
    <w:p w14:paraId="39BD300A" w14:textId="2C922B3D" w:rsidR="00F64FCE" w:rsidRDefault="00F64FCE">
      <w:pPr>
        <w:pStyle w:val="TOC3"/>
        <w:rPr>
          <w:rFonts w:asciiTheme="minorHAnsi" w:eastAsiaTheme="minorEastAsia" w:hAnsiTheme="minorHAnsi" w:cstheme="minorBidi"/>
          <w:sz w:val="22"/>
          <w:szCs w:val="22"/>
          <w:lang w:eastAsia="zh-CN"/>
        </w:rPr>
      </w:pPr>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_Toc144369376 \h </w:instrText>
      </w:r>
      <w:r>
        <w:fldChar w:fldCharType="separate"/>
      </w:r>
      <w:r>
        <w:t>89</w:t>
      </w:r>
      <w:r>
        <w:fldChar w:fldCharType="end"/>
      </w:r>
    </w:p>
    <w:p w14:paraId="29E8B5EB" w14:textId="6C47DC7C" w:rsidR="00F64FCE" w:rsidRDefault="00F64FCE">
      <w:pPr>
        <w:pStyle w:val="TOC3"/>
        <w:rPr>
          <w:rFonts w:asciiTheme="minorHAnsi" w:eastAsiaTheme="minorEastAsia" w:hAnsiTheme="minorHAnsi" w:cstheme="minorBidi"/>
          <w:sz w:val="22"/>
          <w:szCs w:val="22"/>
          <w:lang w:eastAsia="zh-CN"/>
        </w:rPr>
      </w:pPr>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_Toc144369377 \h </w:instrText>
      </w:r>
      <w:r>
        <w:fldChar w:fldCharType="separate"/>
      </w:r>
      <w:r>
        <w:t>89</w:t>
      </w:r>
      <w:r>
        <w:fldChar w:fldCharType="end"/>
      </w:r>
    </w:p>
    <w:p w14:paraId="5F97BA62" w14:textId="628067A0" w:rsidR="00F64FCE" w:rsidRDefault="00F64FCE">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_Toc144369378 \h </w:instrText>
      </w:r>
      <w:r>
        <w:fldChar w:fldCharType="separate"/>
      </w:r>
      <w:r>
        <w:t>89</w:t>
      </w:r>
      <w:r>
        <w:fldChar w:fldCharType="end"/>
      </w:r>
    </w:p>
    <w:p w14:paraId="5AD61C6A" w14:textId="1D74F859" w:rsidR="00F64FCE" w:rsidRDefault="00F64FCE">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_Toc144369379 \h </w:instrText>
      </w:r>
      <w:r>
        <w:fldChar w:fldCharType="separate"/>
      </w:r>
      <w:r>
        <w:t>89</w:t>
      </w:r>
      <w:r>
        <w:fldChar w:fldCharType="end"/>
      </w:r>
    </w:p>
    <w:p w14:paraId="630CEE0A" w14:textId="0D9A92EA"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7.x.1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_Toc144369380 \h </w:instrText>
      </w:r>
      <w:r>
        <w:fldChar w:fldCharType="separate"/>
      </w:r>
      <w:r>
        <w:t>89</w:t>
      </w:r>
      <w:r>
        <w:fldChar w:fldCharType="end"/>
      </w:r>
    </w:p>
    <w:p w14:paraId="0214E62E" w14:textId="68C3D0C2" w:rsidR="00F64FCE" w:rsidRDefault="00F64FCE">
      <w:pPr>
        <w:pStyle w:val="TOC3"/>
        <w:rPr>
          <w:rFonts w:asciiTheme="minorHAnsi" w:eastAsiaTheme="minorEastAsia" w:hAnsiTheme="minorHAnsi" w:cstheme="minorBidi"/>
          <w:sz w:val="22"/>
          <w:szCs w:val="22"/>
          <w:lang w:eastAsia="zh-CN"/>
        </w:rPr>
      </w:pPr>
      <w:r w:rsidRPr="00DF0553">
        <w:rPr>
          <w:rFonts w:cs="Arial"/>
          <w:lang w:eastAsia="zh-CN"/>
        </w:rPr>
        <w:t>7.x.2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_Toc144369381 \h </w:instrText>
      </w:r>
      <w:r>
        <w:fldChar w:fldCharType="separate"/>
      </w:r>
      <w:r>
        <w:t>90</w:t>
      </w:r>
      <w:r>
        <w:fldChar w:fldCharType="end"/>
      </w:r>
    </w:p>
    <w:p w14:paraId="76CF1F71" w14:textId="3D9B1286" w:rsidR="00F64FCE" w:rsidRDefault="00F64FCE">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_Toc144369382 \h </w:instrText>
      </w:r>
      <w:r>
        <w:fldChar w:fldCharType="separate"/>
      </w:r>
      <w:r>
        <w:t>90</w:t>
      </w:r>
      <w:r>
        <w:fldChar w:fldCharType="end"/>
      </w:r>
    </w:p>
    <w:p w14:paraId="02F61CC1" w14:textId="36CF0A7E" w:rsidR="00F64FCE" w:rsidRDefault="00F64FCE">
      <w:pPr>
        <w:pStyle w:val="TOC3"/>
        <w:rPr>
          <w:rFonts w:asciiTheme="minorHAnsi" w:eastAsiaTheme="minorEastAsia" w:hAnsiTheme="minorHAnsi" w:cstheme="minorBidi"/>
          <w:sz w:val="22"/>
          <w:szCs w:val="22"/>
          <w:lang w:eastAsia="zh-CN"/>
        </w:rPr>
      </w:pPr>
      <w:r w:rsidRPr="00DF0553">
        <w:rPr>
          <w:rFonts w:eastAsia="MS Mincho"/>
          <w:lang w:eastAsia="ja-JP"/>
        </w:rPr>
        <w:t>7.x.4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_Toc144369383 \h </w:instrText>
      </w:r>
      <w:r>
        <w:fldChar w:fldCharType="separate"/>
      </w:r>
      <w:r>
        <w:t>90</w:t>
      </w:r>
      <w:r>
        <w:fldChar w:fldCharType="end"/>
      </w:r>
    </w:p>
    <w:p w14:paraId="36B9D57B" w14:textId="14887C50" w:rsidR="00F64FCE" w:rsidRDefault="00F64FCE">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_Toc144369384 \h </w:instrText>
      </w:r>
      <w:r>
        <w:fldChar w:fldCharType="separate"/>
      </w:r>
      <w:r>
        <w:t>91</w:t>
      </w:r>
      <w:r>
        <w:fldChar w:fldCharType="end"/>
      </w:r>
    </w:p>
    <w:p w14:paraId="5663F41E" w14:textId="1D7AD9FB" w:rsidR="00080512" w:rsidRPr="004D3578" w:rsidRDefault="00CF3D19" w:rsidP="00FD0980">
      <w:pPr>
        <w:pStyle w:val="TOC1"/>
      </w:pPr>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8" w:name="_Toc120537557"/>
      <w:bookmarkStart w:id="19" w:name="_Toc144369099"/>
      <w:r w:rsidR="00195D92" w:rsidRPr="004D3578">
        <w:t>Foreword</w:t>
      </w:r>
      <w:bookmarkEnd w:id="18"/>
      <w:bookmarkEnd w:id="19"/>
    </w:p>
    <w:p w14:paraId="5663F421" w14:textId="77777777" w:rsidR="00080512" w:rsidRPr="004D3578" w:rsidRDefault="00080512">
      <w:bookmarkStart w:id="20" w:name="foreword"/>
      <w:bookmarkEnd w:id="20"/>
      <w:r w:rsidRPr="004D3578">
        <w:t xml:space="preserve">This Technical </w:t>
      </w:r>
      <w:bookmarkStart w:id="21" w:name="spectype3"/>
      <w:r w:rsidR="00602AEA" w:rsidRPr="000D010C">
        <w:t>Report</w:t>
      </w:r>
      <w:bookmarkEnd w:id="21"/>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2" w:name="introduction"/>
      <w:bookmarkEnd w:id="22"/>
      <w:r w:rsidRPr="004D3578">
        <w:br w:type="page"/>
      </w:r>
      <w:bookmarkStart w:id="23" w:name="scope"/>
      <w:bookmarkStart w:id="24" w:name="_Toc120537558"/>
      <w:bookmarkStart w:id="25" w:name="_Toc144369100"/>
      <w:bookmarkEnd w:id="23"/>
      <w:r w:rsidRPr="004D3578">
        <w:t>1</w:t>
      </w:r>
      <w:r w:rsidRPr="004D3578">
        <w:tab/>
        <w:t>Scope</w:t>
      </w:r>
      <w:bookmarkEnd w:id="24"/>
      <w:bookmarkEnd w:id="25"/>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6" w:name="references"/>
      <w:bookmarkStart w:id="27" w:name="_Toc120537559"/>
      <w:bookmarkStart w:id="28" w:name="_Toc144369101"/>
      <w:bookmarkEnd w:id="26"/>
      <w:r w:rsidRPr="004D3578">
        <w:t>2</w:t>
      </w:r>
      <w:r w:rsidRPr="004D3578">
        <w:tab/>
        <w:t>References</w:t>
      </w:r>
      <w:bookmarkEnd w:id="27"/>
      <w:bookmarkEnd w:id="28"/>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bCs/>
          <w:lang w:val="en-US" w:eastAsia="ja-JP"/>
        </w:rPr>
      </w:pPr>
      <w:r>
        <w:t>[5]</w:t>
      </w:r>
      <w:r>
        <w:tab/>
      </w:r>
      <w:r>
        <w:rPr>
          <w:bCs/>
          <w:lang w:val="en-US" w:eastAsia="ja-JP"/>
        </w:rPr>
        <w:t>3GPP TR38.717-02-01 V17.0.0: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p>
    <w:p w14:paraId="11224236" w14:textId="1F58794F" w:rsidR="00217EB2" w:rsidRDefault="00217EB2" w:rsidP="00EC4A25">
      <w:pPr>
        <w:pStyle w:val="EX"/>
      </w:pPr>
      <w:r>
        <w:t>[6]</w:t>
      </w:r>
      <w:r>
        <w:tab/>
      </w:r>
      <w:r>
        <w:rPr>
          <w:bCs/>
          <w:lang w:val="en-US" w:eastAsia="ja-JP"/>
        </w:rPr>
        <w:t>3GPP TR</w:t>
      </w:r>
      <w:r w:rsidRPr="00AC3860">
        <w:rPr>
          <w:bCs/>
          <w:lang w:val="en-US" w:eastAsia="ja-JP"/>
        </w:rPr>
        <w:t>38.716-02-00</w:t>
      </w:r>
      <w:r w:rsidR="00B02BCE">
        <w:rPr>
          <w:bCs/>
          <w:lang w:val="en-US" w:eastAsia="ja-JP"/>
        </w:rPr>
        <w:t xml:space="preserve"> V16.0.0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9" w:name="definitions"/>
      <w:bookmarkStart w:id="30" w:name="_Toc120537560"/>
      <w:bookmarkStart w:id="31" w:name="_Toc144369102"/>
      <w:bookmarkEnd w:id="29"/>
      <w:r w:rsidRPr="004D3578">
        <w:t>3</w:t>
      </w:r>
      <w:r w:rsidRPr="004D3578">
        <w:tab/>
        <w:t>Definitions</w:t>
      </w:r>
      <w:r w:rsidR="00602AEA">
        <w:t xml:space="preserve"> of terms, symbols and abbreviations</w:t>
      </w:r>
      <w:bookmarkEnd w:id="30"/>
      <w:bookmarkEnd w:id="31"/>
    </w:p>
    <w:p w14:paraId="5663F483" w14:textId="77777777" w:rsidR="00080512" w:rsidRPr="004D3578" w:rsidRDefault="00080512">
      <w:pPr>
        <w:pStyle w:val="Heading2"/>
      </w:pPr>
      <w:bookmarkStart w:id="32" w:name="_Toc120537561"/>
      <w:bookmarkStart w:id="33" w:name="_Toc144369103"/>
      <w:r w:rsidRPr="004D3578">
        <w:t>3.1</w:t>
      </w:r>
      <w:r w:rsidRPr="004D3578">
        <w:tab/>
      </w:r>
      <w:r w:rsidR="002B6339">
        <w:t>Terms</w:t>
      </w:r>
      <w:bookmarkEnd w:id="32"/>
      <w:bookmarkEnd w:id="33"/>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4" w:name="_Toc120537562"/>
      <w:bookmarkStart w:id="35" w:name="_Toc144369104"/>
      <w:r w:rsidRPr="004D3578">
        <w:t>3.2</w:t>
      </w:r>
      <w:r w:rsidRPr="004D3578">
        <w:tab/>
        <w:t>Symbols</w:t>
      </w:r>
      <w:bookmarkEnd w:id="34"/>
      <w:bookmarkEnd w:id="35"/>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6" w:name="_Toc120537563"/>
      <w:bookmarkStart w:id="37" w:name="_Toc144369105"/>
      <w:r w:rsidRPr="004D3578">
        <w:t>3.3</w:t>
      </w:r>
      <w:r w:rsidRPr="004D3578">
        <w:tab/>
        <w:t>Abbreviations</w:t>
      </w:r>
      <w:bookmarkEnd w:id="36"/>
      <w:bookmarkEnd w:id="3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8" w:name="clause4"/>
      <w:bookmarkStart w:id="39" w:name="_Toc120537564"/>
      <w:bookmarkStart w:id="40" w:name="_Toc144369106"/>
      <w:bookmarkEnd w:id="38"/>
      <w:r w:rsidRPr="004D3578">
        <w:t>4</w:t>
      </w:r>
      <w:r w:rsidRPr="004D3578">
        <w:tab/>
      </w:r>
      <w:r>
        <w:rPr>
          <w:rFonts w:hint="eastAsia"/>
          <w:lang w:eastAsia="zh-CN"/>
        </w:rPr>
        <w:t>Back</w:t>
      </w:r>
      <w:r>
        <w:t>ground</w:t>
      </w:r>
      <w:bookmarkEnd w:id="39"/>
      <w:bookmarkEnd w:id="40"/>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1" w:name="_Toc46412253"/>
      <w:bookmarkStart w:id="42" w:name="_Toc120537565"/>
      <w:bookmarkStart w:id="43" w:name="_Toc144369107"/>
      <w:r w:rsidRPr="004D3578">
        <w:t>4.1</w:t>
      </w:r>
      <w:r w:rsidRPr="004D3578">
        <w:tab/>
      </w:r>
      <w:r>
        <w:t>TR Maintenance</w:t>
      </w:r>
      <w:bookmarkEnd w:id="41"/>
      <w:bookmarkEnd w:id="42"/>
      <w:bookmarkEnd w:id="4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4" w:name="_Toc120537566"/>
      <w:bookmarkStart w:id="45" w:name="_Toc144369108"/>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4"/>
      <w:bookmarkEnd w:id="45"/>
    </w:p>
    <w:p w14:paraId="5663F4A8" w14:textId="052DDD45" w:rsidR="00A047D8" w:rsidRPr="004D3578" w:rsidRDefault="00A047D8" w:rsidP="00A047D8">
      <w:pPr>
        <w:pStyle w:val="Heading2"/>
        <w:rPr>
          <w:lang w:eastAsia="zh-CN"/>
        </w:rPr>
      </w:pPr>
      <w:bookmarkStart w:id="46" w:name="_Toc120537567"/>
      <w:bookmarkStart w:id="47" w:name="_Toc144369109"/>
      <w:r>
        <w:rPr>
          <w:rFonts w:hint="eastAsia"/>
          <w:lang w:eastAsia="zh-CN"/>
        </w:rPr>
        <w:t>5</w:t>
      </w:r>
      <w:r w:rsidRPr="004D3578">
        <w:t>.</w:t>
      </w:r>
      <w:r>
        <w:rPr>
          <w:rFonts w:hint="eastAsia"/>
          <w:lang w:eastAsia="zh-CN"/>
        </w:rPr>
        <w:t>x</w:t>
      </w:r>
      <w:r w:rsidRPr="004D3578">
        <w:tab/>
      </w:r>
      <w:r>
        <w:rPr>
          <w:lang w:eastAsia="zh-CN"/>
        </w:rPr>
        <w:t>CA_nX-nY</w:t>
      </w:r>
      <w:bookmarkEnd w:id="46"/>
      <w:bookmarkEnd w:id="47"/>
    </w:p>
    <w:p w14:paraId="5663F4A9" w14:textId="2309233F" w:rsidR="00A047D8" w:rsidRPr="001043CD" w:rsidRDefault="00A047D8" w:rsidP="00A047D8">
      <w:pPr>
        <w:pStyle w:val="Heading3"/>
        <w:rPr>
          <w:rFonts w:cs="Arial"/>
          <w:szCs w:val="28"/>
          <w:lang w:eastAsia="zh-CN"/>
        </w:rPr>
      </w:pPr>
      <w:bookmarkStart w:id="48" w:name="_Toc120537568"/>
      <w:bookmarkStart w:id="49" w:name="_Toc144369110"/>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bookmarkEnd w:id="49"/>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50" w:name="_Toc120537569"/>
      <w:bookmarkStart w:id="51" w:name="_Toc144369111"/>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
      <w:bookmarkEnd w:id="51"/>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2" w:name="_Toc120537570"/>
      <w:bookmarkStart w:id="53" w:name="_Toc144369112"/>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
      <w:bookmarkEnd w:id="53"/>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4" w:name="_Toc120537571"/>
      <w:r>
        <w:t>5</w:t>
      </w:r>
      <w:r w:rsidRPr="001043CD">
        <w:t>.x.3</w:t>
      </w:r>
      <w:r>
        <w:rPr>
          <w:rFonts w:hint="eastAsia"/>
          <w:lang w:eastAsia="zh-CN"/>
        </w:rPr>
        <w:t>.1</w:t>
      </w:r>
      <w:r>
        <w:rPr>
          <w:rFonts w:hint="eastAsia"/>
          <w:lang w:eastAsia="zh-CN"/>
        </w:rPr>
        <w:tab/>
        <w:t>Power class 2 case</w:t>
      </w:r>
      <w:r>
        <w:rPr>
          <w:lang w:eastAsia="zh-CN"/>
        </w:rPr>
        <w:t xml:space="preserve"> a</w:t>
      </w:r>
      <w:bookmarkEnd w:id="54"/>
    </w:p>
    <w:p w14:paraId="4CEA5FA7" w14:textId="78BA1CD5" w:rsidR="00A34BDA" w:rsidRDefault="00A34BDA" w:rsidP="00A34BDA">
      <w:pPr>
        <w:pStyle w:val="Heading4"/>
        <w:rPr>
          <w:rFonts w:cs="Arial"/>
          <w:i/>
          <w:color w:val="0000FF"/>
          <w:lang w:eastAsia="zh-CN"/>
        </w:rPr>
      </w:pPr>
      <w:bookmarkStart w:id="55"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55"/>
    </w:p>
    <w:p w14:paraId="5D8D68C8" w14:textId="5152E036" w:rsidR="00A34BDA" w:rsidRDefault="00A34BDA" w:rsidP="00A34BDA">
      <w:pPr>
        <w:pStyle w:val="Heading4"/>
        <w:rPr>
          <w:lang w:eastAsia="zh-CN"/>
        </w:rPr>
      </w:pPr>
      <w:bookmarkStart w:id="56"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6"/>
    </w:p>
    <w:p w14:paraId="2C3EF9E2" w14:textId="3108E692" w:rsidR="00A34BDA" w:rsidRDefault="00A34BDA" w:rsidP="00A34BDA">
      <w:pPr>
        <w:pStyle w:val="Heading4"/>
        <w:rPr>
          <w:lang w:eastAsia="zh-CN"/>
        </w:rPr>
      </w:pPr>
      <w:bookmarkStart w:id="57"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7"/>
    </w:p>
    <w:p w14:paraId="062F35BE" w14:textId="377BE6E4" w:rsidR="00A34BDA" w:rsidRDefault="00A34BDA" w:rsidP="00A34BDA">
      <w:pPr>
        <w:pStyle w:val="Heading4"/>
        <w:rPr>
          <w:lang w:eastAsia="zh-CN"/>
        </w:rPr>
      </w:pPr>
      <w:bookmarkStart w:id="58"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58"/>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59" w:name="_Toc120537576"/>
      <w:bookmarkStart w:id="60" w:name="_Toc144369113"/>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59"/>
      <w:bookmarkEnd w:id="60"/>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1" w:name="_Toc120537577"/>
      <w:bookmarkStart w:id="62" w:name="_Toc144369114"/>
      <w:r>
        <w:rPr>
          <w:rFonts w:hint="eastAsia"/>
          <w:lang w:eastAsia="zh-CN"/>
        </w:rPr>
        <w:t>5.1</w:t>
      </w:r>
      <w:r w:rsidRPr="004D3578">
        <w:tab/>
      </w:r>
      <w:r>
        <w:rPr>
          <w:lang w:eastAsia="zh-CN"/>
        </w:rPr>
        <w:t>CA_n25-n41C</w:t>
      </w:r>
      <w:bookmarkEnd w:id="61"/>
      <w:bookmarkEnd w:id="62"/>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3" w:name="_Toc120537578"/>
      <w:bookmarkStart w:id="64" w:name="_Toc144369115"/>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3"/>
      <w:bookmarkEnd w:id="64"/>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5" w:name="_Toc120537579"/>
      <w:bookmarkStart w:id="66" w:name="_Toc144369116"/>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5"/>
      <w:bookmarkEnd w:id="66"/>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67" w:name="_Toc120537580"/>
      <w:bookmarkStart w:id="68" w:name="_Toc144369117"/>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7"/>
      <w:bookmarkEnd w:id="68"/>
    </w:p>
    <w:p w14:paraId="75AE44D2" w14:textId="4FC86AF8" w:rsidR="00A40779" w:rsidRDefault="00A40779" w:rsidP="00A40779">
      <w:pPr>
        <w:pStyle w:val="Heading4"/>
        <w:rPr>
          <w:lang w:eastAsia="zh-CN"/>
        </w:rPr>
      </w:pPr>
      <w:bookmarkStart w:id="69"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69"/>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t>Table 5.1.3-</w:t>
      </w:r>
      <w:bookmarkStart w:id="70" w:name="MCCQCTEMPBM_00000025"/>
      <w:bookmarkStart w:id="71" w:name="MCCQCTEMPBM_00000045"/>
      <w:bookmarkStart w:id="72" w:name="MCCQCTEMPBM_00000051"/>
      <w:bookmarkStart w:id="73" w:name="MCCQCTEMPBM_00000059"/>
      <w:r>
        <w:fldChar w:fldCharType="begin"/>
      </w:r>
      <w:r>
        <w:instrText xml:space="preserve"> SEQ Table \* ARABIC </w:instrText>
      </w:r>
      <w:r>
        <w:fldChar w:fldCharType="separate"/>
      </w:r>
      <w:r>
        <w:rPr>
          <w:noProof/>
        </w:rPr>
        <w:t>1</w:t>
      </w:r>
      <w:r>
        <w:fldChar w:fldCharType="end"/>
      </w:r>
      <w:bookmarkEnd w:id="70"/>
      <w:bookmarkEnd w:id="71"/>
      <w:bookmarkEnd w:id="72"/>
      <w:bookmarkEnd w:id="73"/>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4" w:name="_Toc120537582"/>
      <w:bookmarkStart w:id="75" w:name="_Toc144369118"/>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4"/>
      <w:bookmarkEnd w:id="75"/>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6" w:name="_Toc120537583"/>
      <w:bookmarkStart w:id="77" w:name="_Toc144369119"/>
      <w:r>
        <w:rPr>
          <w:rFonts w:hint="eastAsia"/>
          <w:lang w:eastAsia="zh-CN"/>
        </w:rPr>
        <w:t>5.2</w:t>
      </w:r>
      <w:r w:rsidR="0091515E" w:rsidRPr="004D3578">
        <w:tab/>
      </w:r>
      <w:r w:rsidR="0091515E">
        <w:rPr>
          <w:lang w:eastAsia="zh-CN"/>
        </w:rPr>
        <w:t>CA_n41C-n66</w:t>
      </w:r>
      <w:bookmarkEnd w:id="76"/>
      <w:bookmarkEnd w:id="77"/>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78" w:name="_Toc120537584"/>
      <w:bookmarkStart w:id="79" w:name="_Toc144369120"/>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78"/>
      <w:bookmarkEnd w:id="79"/>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0" w:name="_Toc120537585"/>
      <w:bookmarkStart w:id="81" w:name="_Toc144369121"/>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0"/>
      <w:bookmarkEnd w:id="81"/>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2" w:name="_Toc120537586"/>
      <w:bookmarkStart w:id="83" w:name="_Toc144369122"/>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2"/>
      <w:bookmarkEnd w:id="83"/>
    </w:p>
    <w:p w14:paraId="2FF84EAF" w14:textId="3FFCA889" w:rsidR="0091515E" w:rsidRDefault="00E007AA" w:rsidP="0091515E">
      <w:pPr>
        <w:pStyle w:val="Heading4"/>
        <w:rPr>
          <w:lang w:eastAsia="zh-CN"/>
        </w:rPr>
      </w:pPr>
      <w:bookmarkStart w:id="84"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4"/>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5" w:name="MCCQCTEMPBM_00000026"/>
      <w:bookmarkStart w:id="86" w:name="MCCQCTEMPBM_00000046"/>
      <w:bookmarkStart w:id="87" w:name="MCCQCTEMPBM_00000052"/>
      <w:bookmarkStart w:id="88" w:name="MCCQCTEMPBM_00000060"/>
      <w:r>
        <w:fldChar w:fldCharType="begin"/>
      </w:r>
      <w:r>
        <w:instrText xml:space="preserve"> SEQ Table \* ARABIC </w:instrText>
      </w:r>
      <w:r>
        <w:fldChar w:fldCharType="separate"/>
      </w:r>
      <w:r>
        <w:rPr>
          <w:noProof/>
        </w:rPr>
        <w:t>1</w:t>
      </w:r>
      <w:r>
        <w:fldChar w:fldCharType="end"/>
      </w:r>
      <w:bookmarkEnd w:id="85"/>
      <w:bookmarkEnd w:id="86"/>
      <w:bookmarkEnd w:id="87"/>
      <w:bookmarkEnd w:id="88"/>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89" w:name="_Toc120537588"/>
      <w:bookmarkStart w:id="90" w:name="_Toc144369123"/>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89"/>
      <w:bookmarkEnd w:id="90"/>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1" w:name="_Toc120537589"/>
      <w:bookmarkStart w:id="92" w:name="_Toc144369124"/>
      <w:r>
        <w:rPr>
          <w:rFonts w:hint="eastAsia"/>
          <w:lang w:eastAsia="zh-CN"/>
        </w:rPr>
        <w:t>5.3</w:t>
      </w:r>
      <w:r w:rsidRPr="004D3578">
        <w:tab/>
      </w:r>
      <w:r>
        <w:rPr>
          <w:lang w:eastAsia="zh-CN"/>
        </w:rPr>
        <w:t>CA_n41C-n71</w:t>
      </w:r>
      <w:bookmarkEnd w:id="91"/>
      <w:bookmarkEnd w:id="92"/>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3" w:name="_Toc120537590"/>
      <w:bookmarkStart w:id="94" w:name="_Toc144369125"/>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3"/>
      <w:bookmarkEnd w:id="94"/>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5" w:name="_Toc120537591"/>
      <w:bookmarkStart w:id="96" w:name="_Toc144369126"/>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5"/>
      <w:bookmarkEnd w:id="96"/>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7" w:name="_Toc120537592"/>
      <w:bookmarkStart w:id="98" w:name="_Toc144369127"/>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7"/>
      <w:bookmarkEnd w:id="98"/>
    </w:p>
    <w:p w14:paraId="14A3ED61" w14:textId="2225C8CC" w:rsidR="006B2C69" w:rsidRDefault="006B2C69" w:rsidP="006B2C69">
      <w:pPr>
        <w:pStyle w:val="Heading4"/>
        <w:rPr>
          <w:lang w:eastAsia="zh-CN"/>
        </w:rPr>
      </w:pPr>
      <w:bookmarkStart w:id="99"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99"/>
    </w:p>
    <w:p w14:paraId="6FD667B2" w14:textId="77777777" w:rsidR="006B2C69" w:rsidRPr="00CB5AD1" w:rsidRDefault="006B2C69" w:rsidP="006B2C69">
      <w:pPr>
        <w:rPr>
          <w:lang w:eastAsia="zh-CN"/>
        </w:rPr>
      </w:pPr>
      <w:bookmarkStart w:id="100" w:name="_Hlk118289250"/>
      <w:r>
        <w:rPr>
          <w:lang w:eastAsia="zh-CN"/>
        </w:rPr>
        <w:t xml:space="preserve">For  PC3 CA_n41C there is no MSD into n71. </w:t>
      </w:r>
    </w:p>
    <w:bookmarkEnd w:id="100"/>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1" w:name="_Toc120537594"/>
      <w:bookmarkStart w:id="102" w:name="_Toc144369128"/>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1"/>
      <w:bookmarkEnd w:id="102"/>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3" w:name="_Toc120537595"/>
      <w:bookmarkStart w:id="104" w:name="_Toc144369129"/>
      <w:r>
        <w:rPr>
          <w:rFonts w:hint="eastAsia"/>
          <w:lang w:eastAsia="zh-CN"/>
        </w:rPr>
        <w:t>5.4</w:t>
      </w:r>
      <w:r w:rsidRPr="004D3578">
        <w:tab/>
      </w:r>
      <w:r>
        <w:rPr>
          <w:lang w:eastAsia="zh-CN"/>
        </w:rPr>
        <w:t>CA_n41C-n77A</w:t>
      </w:r>
      <w:bookmarkEnd w:id="103"/>
      <w:bookmarkEnd w:id="104"/>
    </w:p>
    <w:p w14:paraId="5E7C8D95" w14:textId="5C71A1B6" w:rsidR="00997351" w:rsidRPr="001043CD" w:rsidRDefault="00997351" w:rsidP="00997351">
      <w:pPr>
        <w:pStyle w:val="Heading3"/>
        <w:rPr>
          <w:rFonts w:cs="Arial"/>
          <w:szCs w:val="28"/>
          <w:lang w:eastAsia="zh-CN"/>
        </w:rPr>
      </w:pPr>
      <w:bookmarkStart w:id="105" w:name="_Toc120537596"/>
      <w:bookmarkStart w:id="106" w:name="_Toc144369130"/>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5"/>
      <w:bookmarkEnd w:id="106"/>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07" w:name="_Toc120537597"/>
      <w:bookmarkStart w:id="108" w:name="_Toc144369131"/>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7"/>
      <w:bookmarkEnd w:id="108"/>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09" w:name="_Toc120537598"/>
      <w:bookmarkStart w:id="110" w:name="_Toc144369132"/>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9"/>
      <w:bookmarkEnd w:id="110"/>
    </w:p>
    <w:p w14:paraId="69DAA7DA" w14:textId="23D10487" w:rsidR="00997351" w:rsidRDefault="00997351" w:rsidP="00997351">
      <w:pPr>
        <w:pStyle w:val="Heading4"/>
        <w:rPr>
          <w:lang w:eastAsia="zh-CN"/>
        </w:rPr>
      </w:pPr>
      <w:bookmarkStart w:id="111"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111"/>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2" w:name="MCCQCTEMPBM_00000027"/>
      <w:bookmarkStart w:id="113" w:name="MCCQCTEMPBM_00000047"/>
      <w:bookmarkStart w:id="114" w:name="MCCQCTEMPBM_00000053"/>
      <w:bookmarkStart w:id="115" w:name="MCCQCTEMPBM_00000061"/>
      <w:r>
        <w:fldChar w:fldCharType="begin"/>
      </w:r>
      <w:r>
        <w:instrText xml:space="preserve"> SEQ Table \* ARABIC </w:instrText>
      </w:r>
      <w:r>
        <w:fldChar w:fldCharType="separate"/>
      </w:r>
      <w:r>
        <w:rPr>
          <w:noProof/>
        </w:rPr>
        <w:t>1</w:t>
      </w:r>
      <w:r>
        <w:fldChar w:fldCharType="end"/>
      </w:r>
      <w:bookmarkEnd w:id="112"/>
      <w:bookmarkEnd w:id="113"/>
      <w:bookmarkEnd w:id="114"/>
      <w:bookmarkEnd w:id="11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6" w:name="_Toc120537600"/>
      <w:bookmarkStart w:id="117" w:name="_Toc144369133"/>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6"/>
      <w:bookmarkEnd w:id="117"/>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18" w:name="_Toc120537601"/>
      <w:bookmarkStart w:id="119" w:name="_Toc144369134"/>
      <w:r>
        <w:rPr>
          <w:rFonts w:hint="eastAsia"/>
          <w:lang w:eastAsia="zh-CN"/>
        </w:rPr>
        <w:t>5.5</w:t>
      </w:r>
      <w:r w:rsidRPr="004D3578">
        <w:tab/>
      </w:r>
      <w:r>
        <w:rPr>
          <w:lang w:eastAsia="zh-CN"/>
        </w:rPr>
        <w:t>CA_n77-n79</w:t>
      </w:r>
      <w:bookmarkEnd w:id="118"/>
      <w:bookmarkEnd w:id="119"/>
    </w:p>
    <w:p w14:paraId="5B885DD7" w14:textId="72956D31" w:rsidR="00703DCC" w:rsidRPr="004F2601" w:rsidRDefault="00703DCC" w:rsidP="00703DCC">
      <w:pPr>
        <w:pStyle w:val="Heading3"/>
        <w:rPr>
          <w:rFonts w:cs="Arial"/>
          <w:szCs w:val="28"/>
          <w:lang w:eastAsia="zh-CN"/>
        </w:rPr>
      </w:pPr>
      <w:bookmarkStart w:id="120" w:name="_Toc120537602"/>
      <w:bookmarkStart w:id="121" w:name="_Toc144369135"/>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0"/>
      <w:bookmarkEnd w:id="121"/>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FD0980" w:rsidRDefault="000972B0" w:rsidP="00D54EAA">
            <w:pPr>
              <w:pStyle w:val="TAL"/>
              <w:keepNext w:val="0"/>
              <w:widowControl w:val="0"/>
              <w:jc w:val="center"/>
              <w:rPr>
                <w:rFonts w:cs="Arial"/>
                <w:color w:val="0000FF"/>
              </w:rPr>
            </w:pPr>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FD0980">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2" w:name="_Toc120537603"/>
      <w:bookmarkStart w:id="123" w:name="_Toc144369136"/>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2"/>
      <w:bookmarkEnd w:id="123"/>
    </w:p>
    <w:p w14:paraId="3CBD5435" w14:textId="77777777" w:rsidR="00A74BBA" w:rsidRPr="001171D2" w:rsidRDefault="00A74BBA" w:rsidP="00A74BBA">
      <w:pPr>
        <w:pStyle w:val="TH"/>
        <w:ind w:left="440"/>
        <w:rPr>
          <w:lang w:eastAsia="zh-CN"/>
        </w:rPr>
      </w:pPr>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trPr>
        <w:tc>
          <w:tcPr>
            <w:tcW w:w="1679" w:type="dxa"/>
          </w:tcPr>
          <w:p w14:paraId="46543DC9" w14:textId="77777777" w:rsidR="00A74BBA" w:rsidRPr="001171D2" w:rsidRDefault="00A74BBA" w:rsidP="00217EB2">
            <w:pPr>
              <w:pStyle w:val="TAL"/>
              <w:keepNext w:val="0"/>
              <w:widowControl w:val="0"/>
              <w:jc w:val="both"/>
              <w:rPr>
                <w:b/>
                <w:szCs w:val="18"/>
                <w:lang w:val="en-US" w:eastAsia="zh-CN"/>
              </w:rPr>
            </w:pPr>
            <w:r w:rsidRPr="001171D2">
              <w:rPr>
                <w:b/>
                <w:szCs w:val="18"/>
                <w:lang w:val="en-US" w:eastAsia="zh-CN"/>
              </w:rPr>
              <w:t>Uplink CA configuration</w:t>
            </w:r>
          </w:p>
        </w:tc>
        <w:tc>
          <w:tcPr>
            <w:tcW w:w="2045" w:type="dxa"/>
            <w:shd w:val="clear" w:color="auto" w:fill="auto"/>
          </w:tcPr>
          <w:p w14:paraId="28D31B44"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p>
        </w:tc>
        <w:tc>
          <w:tcPr>
            <w:tcW w:w="1641" w:type="dxa"/>
            <w:shd w:val="clear" w:color="auto" w:fill="auto"/>
          </w:tcPr>
          <w:p w14:paraId="45C9D1F9"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 power class</w:t>
            </w:r>
          </w:p>
        </w:tc>
        <w:tc>
          <w:tcPr>
            <w:tcW w:w="1681" w:type="dxa"/>
            <w:shd w:val="clear" w:color="auto" w:fill="auto"/>
          </w:tcPr>
          <w:p w14:paraId="6A89283A"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p>
        </w:tc>
        <w:tc>
          <w:tcPr>
            <w:tcW w:w="1660" w:type="dxa"/>
            <w:shd w:val="clear" w:color="auto" w:fill="auto"/>
          </w:tcPr>
          <w:p w14:paraId="2AD9330E"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p>
        </w:tc>
      </w:tr>
      <w:tr w:rsidR="00A74BBA" w:rsidRPr="001171D2" w14:paraId="69596987" w14:textId="77777777" w:rsidTr="00217EB2">
        <w:trPr>
          <w:trHeight w:val="192"/>
          <w:jc w:val="center"/>
        </w:trPr>
        <w:tc>
          <w:tcPr>
            <w:tcW w:w="1679" w:type="dxa"/>
            <w:vMerge w:val="restart"/>
            <w:vAlign w:val="center"/>
          </w:tcPr>
          <w:p w14:paraId="3210DDE9" w14:textId="77777777" w:rsidR="00A74BBA" w:rsidRPr="001171D2" w:rsidRDefault="00A74BBA" w:rsidP="00217EB2">
            <w:pPr>
              <w:pStyle w:val="TAL"/>
              <w:keepNext w:val="0"/>
              <w:widowControl w:val="0"/>
              <w:jc w:val="both"/>
              <w:rPr>
                <w:iCs/>
                <w:lang w:eastAsia="zh-CN"/>
              </w:rPr>
            </w:pPr>
            <w:r w:rsidRPr="001171D2">
              <w:rPr>
                <w:rFonts w:hint="eastAsia"/>
                <w:iCs/>
              </w:rPr>
              <w:t>CA_n</w:t>
            </w:r>
            <w:r w:rsidRPr="001171D2">
              <w:rPr>
                <w:iCs/>
              </w:rPr>
              <w:t>77</w:t>
            </w:r>
            <w:r w:rsidRPr="001171D2">
              <w:rPr>
                <w:rFonts w:hint="eastAsia"/>
                <w:iCs/>
              </w:rPr>
              <w:t>-n</w:t>
            </w:r>
            <w:r w:rsidRPr="001171D2">
              <w:rPr>
                <w:iCs/>
              </w:rPr>
              <w:t>79</w:t>
            </w:r>
          </w:p>
        </w:tc>
        <w:tc>
          <w:tcPr>
            <w:tcW w:w="2045" w:type="dxa"/>
            <w:shd w:val="clear" w:color="auto" w:fill="auto"/>
          </w:tcPr>
          <w:p w14:paraId="4C1E0923" w14:textId="77777777" w:rsidR="00A74BBA" w:rsidRPr="001171D2" w:rsidRDefault="00A74BBA" w:rsidP="00217EB2">
            <w:pPr>
              <w:pStyle w:val="TAL"/>
              <w:keepNext w:val="0"/>
              <w:widowControl w:val="0"/>
              <w:jc w:val="both"/>
              <w:rPr>
                <w:iCs/>
              </w:rPr>
            </w:pPr>
            <w:r w:rsidRPr="001171D2">
              <w:rPr>
                <w:iCs/>
              </w:rPr>
              <w:t>Case a</w:t>
            </w:r>
          </w:p>
        </w:tc>
        <w:tc>
          <w:tcPr>
            <w:tcW w:w="1641" w:type="dxa"/>
            <w:shd w:val="clear" w:color="auto" w:fill="auto"/>
          </w:tcPr>
          <w:p w14:paraId="37516738"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48F1B193"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7B363342"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166E0924" w14:textId="77777777" w:rsidTr="00217EB2">
        <w:trPr>
          <w:trHeight w:val="192"/>
          <w:jc w:val="center"/>
        </w:trPr>
        <w:tc>
          <w:tcPr>
            <w:tcW w:w="1679" w:type="dxa"/>
            <w:vMerge/>
          </w:tcPr>
          <w:p w14:paraId="2632584E"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Cs/>
              </w:rPr>
            </w:pPr>
            <w:r w:rsidRPr="001171D2">
              <w:rPr>
                <w:iCs/>
              </w:rPr>
              <w:t>Case b</w:t>
            </w:r>
          </w:p>
        </w:tc>
        <w:tc>
          <w:tcPr>
            <w:tcW w:w="1641" w:type="dxa"/>
            <w:shd w:val="clear" w:color="auto" w:fill="auto"/>
          </w:tcPr>
          <w:p w14:paraId="6549C8ED"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5AAE1F69"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64F7EDE3" w14:textId="77777777" w:rsidR="00A74BBA" w:rsidRPr="001171D2" w:rsidRDefault="00A74BBA" w:rsidP="00217EB2">
            <w:pPr>
              <w:pStyle w:val="TAL"/>
              <w:keepNext w:val="0"/>
              <w:widowControl w:val="0"/>
              <w:jc w:val="both"/>
              <w:rPr>
                <w:iCs/>
              </w:rPr>
            </w:pPr>
            <w:r w:rsidRPr="001171D2">
              <w:rPr>
                <w:iCs/>
              </w:rPr>
              <w:t>26dBm</w:t>
            </w:r>
          </w:p>
        </w:tc>
      </w:tr>
      <w:tr w:rsidR="00A74BBA" w:rsidRPr="001171D2" w14:paraId="465033A0" w14:textId="77777777" w:rsidTr="00217EB2">
        <w:trPr>
          <w:trHeight w:val="192"/>
          <w:jc w:val="center"/>
        </w:trPr>
        <w:tc>
          <w:tcPr>
            <w:tcW w:w="1679" w:type="dxa"/>
            <w:vMerge/>
          </w:tcPr>
          <w:p w14:paraId="16615E3B"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Cs/>
              </w:rPr>
            </w:pPr>
            <w:r w:rsidRPr="001171D2">
              <w:rPr>
                <w:iCs/>
              </w:rPr>
              <w:t>Case c</w:t>
            </w:r>
          </w:p>
        </w:tc>
        <w:tc>
          <w:tcPr>
            <w:tcW w:w="1641" w:type="dxa"/>
            <w:shd w:val="clear" w:color="auto" w:fill="auto"/>
          </w:tcPr>
          <w:p w14:paraId="3DC49062"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38E3D133"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16DD63F4"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442C1EE1" w14:textId="77777777" w:rsidTr="00217EB2">
        <w:trPr>
          <w:trHeight w:val="55"/>
          <w:jc w:val="center"/>
        </w:trPr>
        <w:tc>
          <w:tcPr>
            <w:tcW w:w="1679" w:type="dxa"/>
            <w:vMerge/>
          </w:tcPr>
          <w:p w14:paraId="0DD94C82"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Cs/>
              </w:rPr>
            </w:pPr>
            <w:r w:rsidRPr="001171D2">
              <w:rPr>
                <w:iCs/>
              </w:rPr>
              <w:t>Case d</w:t>
            </w:r>
          </w:p>
        </w:tc>
        <w:tc>
          <w:tcPr>
            <w:tcW w:w="1641" w:type="dxa"/>
            <w:shd w:val="clear" w:color="auto" w:fill="auto"/>
          </w:tcPr>
          <w:p w14:paraId="3BD87EE9"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7B89834A"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657E9522" w14:textId="77777777" w:rsidR="00A74BBA" w:rsidRPr="001171D2" w:rsidRDefault="00A74BBA" w:rsidP="00217EB2">
            <w:pPr>
              <w:pStyle w:val="TAL"/>
              <w:keepNext w:val="0"/>
              <w:widowControl w:val="0"/>
              <w:jc w:val="both"/>
              <w:rPr>
                <w:iCs/>
              </w:rPr>
            </w:pPr>
            <w:r w:rsidRPr="001171D2">
              <w:rPr>
                <w:iCs/>
              </w:rPr>
              <w:t>26dBm</w:t>
            </w:r>
          </w:p>
        </w:tc>
      </w:tr>
    </w:tbl>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4" w:name="_Toc120537604"/>
      <w:bookmarkStart w:id="125" w:name="_Toc144369137"/>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4"/>
      <w:bookmarkEnd w:id="125"/>
    </w:p>
    <w:p w14:paraId="4ECAC8A0" w14:textId="74982A0A"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r w:rsidR="00866862" w:rsidRPr="007C2214">
        <w:rPr>
          <w:lang w:eastAsia="zh-CN"/>
        </w:rPr>
        <w:t>For PC2 CA_n77-n79 with UL CA_n77-n79, the co-existence study is provided in TR38.717-02-01</w:t>
      </w:r>
      <w:r w:rsidR="00866862">
        <w:rPr>
          <w:lang w:eastAsia="zh-CN"/>
        </w:rPr>
        <w:t>[</w:t>
      </w:r>
      <w:r w:rsidR="00C319B5">
        <w:rPr>
          <w:lang w:eastAsia="zh-CN"/>
        </w:rPr>
        <w:t>5</w:t>
      </w:r>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r w:rsidRPr="004F2601">
        <w:rPr>
          <w:lang w:eastAsia="zh-CN"/>
        </w:rPr>
        <w:t>Anal</w:t>
      </w:r>
      <w:r w:rsidRPr="00C62C6A">
        <w:rPr>
          <w:lang w:eastAsia="zh-CN"/>
        </w:rPr>
        <w:t xml:space="preserve">ysis is based on </w:t>
      </w:r>
      <w:r w:rsidR="00866862">
        <w:rPr>
          <w:lang w:eastAsia="zh-CN"/>
        </w:rPr>
        <w:t>these</w:t>
      </w:r>
      <w:r w:rsidR="005C5F11">
        <w:rPr>
          <w:lang w:eastAsia="zh-CN"/>
        </w:rPr>
        <w:t xml:space="preserve"> studies</w:t>
      </w:r>
      <w:r w:rsidRPr="00C62C6A">
        <w:rPr>
          <w:lang w:eastAsia="zh-CN"/>
        </w:rPr>
        <w:t>.</w:t>
      </w:r>
    </w:p>
    <w:p w14:paraId="1102BEF1" w14:textId="77777777" w:rsidR="00CA724C" w:rsidRDefault="00CA724C" w:rsidP="00CA724C">
      <w:pPr>
        <w:pStyle w:val="Heading4"/>
        <w:ind w:left="864" w:hanging="864"/>
        <w:rPr>
          <w:lang w:eastAsia="zh-CN"/>
        </w:rPr>
      </w:pPr>
      <w:r>
        <w:t>5.5.3</w:t>
      </w:r>
      <w:r>
        <w:rPr>
          <w:rFonts w:hint="eastAsia"/>
          <w:lang w:eastAsia="zh-CN"/>
        </w:rPr>
        <w:t>.</w:t>
      </w:r>
      <w:r>
        <w:rPr>
          <w:lang w:eastAsia="zh-CN"/>
        </w:rPr>
        <w:t>0</w:t>
      </w:r>
      <w:r>
        <w:rPr>
          <w:rFonts w:hint="eastAsia"/>
          <w:lang w:eastAsia="zh-CN"/>
        </w:rPr>
        <w:tab/>
        <w:t xml:space="preserve">Power class 2 </w:t>
      </w:r>
      <w:r>
        <w:rPr>
          <w:lang w:eastAsia="zh-CN"/>
        </w:rPr>
        <w:t>case a, b, c and d</w:t>
      </w:r>
    </w:p>
    <w:p w14:paraId="7909AEC2" w14:textId="0C91B999" w:rsidR="00A93469" w:rsidRPr="00FD0980" w:rsidRDefault="00CA724C">
      <w:r w:rsidRPr="002E1AF2">
        <w:t>Considering both n77 and n79 are TDD bands and synchronous operation for CA_n77-n79 is assumed, no MSD is needed for dual UL of CA_n77-n79.</w:t>
      </w:r>
    </w:p>
    <w:p w14:paraId="547F937E" w14:textId="1AFD2ABB" w:rsidR="00703DCC" w:rsidRPr="00AF6ABF" w:rsidRDefault="00703DCC" w:rsidP="00FD0980">
      <w:pPr>
        <w:pStyle w:val="Heading4"/>
        <w:ind w:left="864" w:hanging="864"/>
        <w:rPr>
          <w:lang w:eastAsia="zh-CN"/>
        </w:rPr>
      </w:pPr>
      <w:bookmarkStart w:id="126" w:name="_Toc120537605"/>
      <w:r w:rsidRPr="00FD0980">
        <w:rPr>
          <w:lang w:eastAsia="zh-CN"/>
        </w:rPr>
        <w:t>5.5.3</w:t>
      </w:r>
      <w:r w:rsidRPr="00217EB2">
        <w:rPr>
          <w:lang w:eastAsia="zh-CN"/>
        </w:rPr>
        <w:t>.1</w:t>
      </w:r>
      <w:r w:rsidRPr="00217EB2">
        <w:rPr>
          <w:lang w:eastAsia="zh-CN"/>
        </w:rPr>
        <w:tab/>
        <w:t>Power class 2 for single uplink n77</w:t>
      </w:r>
      <w:bookmarkEnd w:id="126"/>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27"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27"/>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28"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28"/>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29"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29"/>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0" w:name="_Toc120537609"/>
      <w:bookmarkStart w:id="131" w:name="_Toc144369138"/>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0"/>
      <w:bookmarkEnd w:id="131"/>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2" w:name="_Toc120537610"/>
      <w:bookmarkStart w:id="133" w:name="_Toc144369139"/>
      <w:r>
        <w:rPr>
          <w:rFonts w:hint="eastAsia"/>
          <w:lang w:eastAsia="zh-CN"/>
        </w:rPr>
        <w:t>5.6</w:t>
      </w:r>
      <w:r w:rsidRPr="004D3578">
        <w:tab/>
      </w:r>
      <w:r>
        <w:rPr>
          <w:lang w:eastAsia="zh-CN"/>
        </w:rPr>
        <w:t>CA_n78-n79</w:t>
      </w:r>
      <w:bookmarkEnd w:id="132"/>
      <w:bookmarkEnd w:id="133"/>
    </w:p>
    <w:p w14:paraId="4CC5317A" w14:textId="6DD486BF" w:rsidR="001F6F2B" w:rsidRPr="00A1714B" w:rsidRDefault="001F6F2B" w:rsidP="001F6F2B">
      <w:pPr>
        <w:pStyle w:val="Heading3"/>
        <w:rPr>
          <w:rFonts w:cs="Arial"/>
          <w:szCs w:val="28"/>
          <w:lang w:eastAsia="zh-CN"/>
        </w:rPr>
      </w:pPr>
      <w:bookmarkStart w:id="134" w:name="_Toc120537611"/>
      <w:bookmarkStart w:id="135" w:name="_Toc14436914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34"/>
      <w:bookmarkEnd w:id="135"/>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36"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36"/>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37" w:name="_Toc120537612"/>
      <w:bookmarkStart w:id="138" w:name="_Toc144369141"/>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7"/>
      <w:bookmarkEnd w:id="138"/>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39" w:name="_Toc120537613"/>
      <w:bookmarkStart w:id="140" w:name="_Toc144369142"/>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9"/>
      <w:bookmarkEnd w:id="140"/>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1" w:name="_Toc120537614"/>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1"/>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2"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2"/>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3"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3"/>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44"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44"/>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45" w:name="_Toc120537618"/>
      <w:bookmarkStart w:id="146" w:name="_Toc144369143"/>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45"/>
      <w:bookmarkEnd w:id="146"/>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47" w:name="_Toc115167913"/>
      <w:bookmarkStart w:id="148" w:name="_Toc144369144"/>
      <w:r>
        <w:rPr>
          <w:rFonts w:hint="eastAsia"/>
          <w:lang w:eastAsia="zh-CN"/>
        </w:rPr>
        <w:t>5.7</w:t>
      </w:r>
      <w:r w:rsidRPr="00F17A2B">
        <w:rPr>
          <w:lang w:eastAsia="zh-CN"/>
        </w:rPr>
        <w:tab/>
        <w:t>CA_n3-n</w:t>
      </w:r>
      <w:bookmarkEnd w:id="147"/>
      <w:r w:rsidRPr="00F17A2B">
        <w:rPr>
          <w:lang w:eastAsia="zh-CN"/>
        </w:rPr>
        <w:t>41</w:t>
      </w:r>
      <w:bookmarkEnd w:id="148"/>
    </w:p>
    <w:p w14:paraId="5073C6FA" w14:textId="4EEE6CF7" w:rsidR="00F57C00" w:rsidRPr="00F17A2B" w:rsidRDefault="00F57C00" w:rsidP="0084302D">
      <w:pPr>
        <w:pStyle w:val="Heading3"/>
        <w:rPr>
          <w:lang w:eastAsia="zh-CN"/>
        </w:rPr>
      </w:pPr>
      <w:bookmarkStart w:id="149" w:name="_Toc115167914"/>
      <w:bookmarkStart w:id="150" w:name="_Toc144369145"/>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49"/>
      <w:bookmarkEnd w:id="150"/>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51" w:name="_Toc115167915"/>
      <w:bookmarkStart w:id="152" w:name="_Toc144369146"/>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51"/>
      <w:bookmarkEnd w:id="152"/>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53" w:name="_Toc115167916"/>
      <w:bookmarkStart w:id="154" w:name="_Toc144369147"/>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53"/>
      <w:bookmarkEnd w:id="154"/>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55"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55"/>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56" w:name="_Toc115167922"/>
      <w:bookmarkStart w:id="157" w:name="_Toc144369148"/>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56"/>
      <w:bookmarkEnd w:id="157"/>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58" w:name="_Toc144369149"/>
      <w:r>
        <w:rPr>
          <w:rFonts w:hint="eastAsia"/>
          <w:lang w:eastAsia="zh-CN"/>
        </w:rPr>
        <w:t>5.8</w:t>
      </w:r>
      <w:r w:rsidRPr="00C113E1">
        <w:tab/>
      </w:r>
      <w:r w:rsidRPr="00C113E1">
        <w:rPr>
          <w:lang w:eastAsia="zh-CN"/>
        </w:rPr>
        <w:t>CA_n3-n77</w:t>
      </w:r>
      <w:bookmarkEnd w:id="158"/>
    </w:p>
    <w:p w14:paraId="6B68AE28" w14:textId="2D1848EB" w:rsidR="006B3D7E" w:rsidRPr="00C113E1" w:rsidRDefault="006B3D7E" w:rsidP="0084302D">
      <w:pPr>
        <w:pStyle w:val="Heading3"/>
        <w:rPr>
          <w:lang w:eastAsia="zh-CN"/>
        </w:rPr>
      </w:pPr>
      <w:bookmarkStart w:id="159" w:name="_Toc144369150"/>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59"/>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221"/>
        <w:gridCol w:w="883"/>
        <w:gridCol w:w="4333"/>
        <w:gridCol w:w="2313"/>
      </w:tblGrid>
      <w:tr w:rsidR="006B3D7E" w:rsidRPr="00C113E1" w14:paraId="3C964A5C" w14:textId="77777777" w:rsidTr="00FD098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FD098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FD0980" w:rsidRDefault="006B3D7E"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FD0980">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FD0980">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AE103B6" w14:textId="300D092F" w:rsidR="006B08EE" w:rsidRPr="00FD0980" w:rsidRDefault="006B08EE" w:rsidP="00FD0980">
            <w:pPr>
              <w:keepLines/>
              <w:widowControl w:val="0"/>
              <w:spacing w:after="0"/>
              <w:jc w:val="center"/>
              <w:rPr>
                <w:rFonts w:ascii="Arial" w:hAnsi="Arial"/>
                <w:sz w:val="18"/>
                <w:szCs w:val="18"/>
                <w:vertAlign w:val="superscript"/>
                <w:lang w:eastAsia="zh-CN"/>
              </w:rPr>
            </w:pPr>
            <w:r w:rsidRPr="00563A12">
              <w:rPr>
                <w:rFonts w:ascii="Arial" w:hAnsi="Arial"/>
                <w:sz w:val="18"/>
                <w:szCs w:val="18"/>
                <w:lang w:eastAsia="zh-CN"/>
              </w:rPr>
              <w:t>n77</w:t>
            </w:r>
            <w:r w:rsidRPr="00563A12">
              <w:rPr>
                <w:rFonts w:ascii="Arial" w:hAnsi="Arial"/>
                <w:sz w:val="18"/>
                <w:szCs w:val="18"/>
                <w:vertAlign w:val="superscript"/>
                <w:lang w:eastAsia="zh-CN"/>
              </w:rPr>
              <w:t>8,9</w:t>
            </w:r>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r w:rsidR="005403B9" w:rsidRPr="00FD0980">
              <w:rPr>
                <w:rFonts w:ascii="Arial" w:hAnsi="Arial"/>
                <w:sz w:val="18"/>
                <w:szCs w:val="18"/>
                <w:vertAlign w:val="superscript"/>
                <w:lang w:eastAsia="zh-CN"/>
              </w:rPr>
              <w:t>8</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FD0980">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FD0980">
        <w:trPr>
          <w:trHeight w:val="325"/>
          <w:jc w:val="center"/>
        </w:trPr>
        <w:tc>
          <w:tcPr>
            <w:tcW w:w="0" w:type="auto"/>
            <w:vMerge w:val="restart"/>
            <w:tcBorders>
              <w:left w:val="single" w:sz="4" w:space="0" w:color="auto"/>
              <w:right w:val="single" w:sz="4" w:space="0" w:color="auto"/>
            </w:tcBorders>
            <w:vAlign w:val="center"/>
          </w:tcPr>
          <w:p w14:paraId="634B56F7" w14:textId="77777777" w:rsidR="00117C37" w:rsidRPr="00133C42" w:rsidRDefault="00117C37" w:rsidP="00217EB2">
            <w:pPr>
              <w:keepLines/>
              <w:widowControl w:val="0"/>
              <w:spacing w:after="0"/>
              <w:jc w:val="both"/>
              <w:rPr>
                <w:rFonts w:ascii="Arial" w:hAnsi="Arial" w:cs="Arial"/>
                <w:iCs/>
                <w:color w:val="0000FF"/>
                <w:sz w:val="18"/>
              </w:rPr>
            </w:pPr>
            <w:r w:rsidRPr="00133C42">
              <w:rPr>
                <w:rFonts w:ascii="Arial" w:hAnsi="Arial" w:cs="Arial"/>
                <w:iCs/>
                <w:sz w:val="18"/>
              </w:rPr>
              <w:t>CA</w:t>
            </w:r>
            <w:r>
              <w:rPr>
                <w:rFonts w:ascii="Arial" w:hAnsi="Arial" w:cs="Arial"/>
                <w:iCs/>
                <w:sz w:val="18"/>
              </w:rPr>
              <w:t>_n3A-n77(3A)</w:t>
            </w:r>
          </w:p>
        </w:tc>
        <w:tc>
          <w:tcPr>
            <w:tcW w:w="0" w:type="auto"/>
            <w:vMerge w:val="restart"/>
            <w:tcBorders>
              <w:left w:val="single" w:sz="4" w:space="0" w:color="auto"/>
              <w:right w:val="single" w:sz="4" w:space="0" w:color="auto"/>
            </w:tcBorders>
            <w:vAlign w:val="center"/>
          </w:tcPr>
          <w:p w14:paraId="5C543C63"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iCs/>
                <w:sz w:val="18"/>
                <w:lang w:eastAsia="ja-JP"/>
              </w:rPr>
              <w:t>n77</w:t>
            </w:r>
            <w:r w:rsidRPr="00133C42">
              <w:rPr>
                <w:rFonts w:ascii="Arial" w:hAnsi="Arial" w:cs="Arial"/>
                <w:iCs/>
                <w:sz w:val="18"/>
                <w:vertAlign w:val="superscript"/>
                <w:lang w:eastAsia="ja-JP"/>
              </w:rPr>
              <w:t>8,9</w:t>
            </w:r>
          </w:p>
          <w:p w14:paraId="269D8911"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p>
          <w:p w14:paraId="04A0289F" w14:textId="77777777" w:rsidR="00117C37" w:rsidRPr="00133C42"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p>
        </w:tc>
        <w:tc>
          <w:tcPr>
            <w:tcW w:w="0" w:type="auto"/>
            <w:tcBorders>
              <w:top w:val="single" w:sz="4" w:space="0" w:color="auto"/>
              <w:left w:val="single" w:sz="4" w:space="0" w:color="auto"/>
              <w:right w:val="single" w:sz="4" w:space="0" w:color="auto"/>
            </w:tcBorders>
            <w:vAlign w:val="center"/>
          </w:tcPr>
          <w:p w14:paraId="0F430E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n3</w:t>
            </w:r>
          </w:p>
        </w:tc>
        <w:tc>
          <w:tcPr>
            <w:tcW w:w="4333" w:type="dxa"/>
            <w:tcBorders>
              <w:top w:val="single" w:sz="4" w:space="0" w:color="auto"/>
              <w:left w:val="single" w:sz="4" w:space="0" w:color="auto"/>
              <w:bottom w:val="single" w:sz="4" w:space="0" w:color="auto"/>
              <w:right w:val="single" w:sz="4" w:space="0" w:color="auto"/>
            </w:tcBorders>
            <w:vAlign w:val="center"/>
          </w:tcPr>
          <w:p w14:paraId="1A870A84"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p>
        </w:tc>
        <w:tc>
          <w:tcPr>
            <w:tcW w:w="2313" w:type="dxa"/>
            <w:vMerge w:val="restart"/>
            <w:tcBorders>
              <w:left w:val="single" w:sz="4" w:space="0" w:color="auto"/>
              <w:right w:val="single" w:sz="4" w:space="0" w:color="auto"/>
            </w:tcBorders>
            <w:vAlign w:val="center"/>
          </w:tcPr>
          <w:p w14:paraId="49AB2C31" w14:textId="77777777" w:rsidR="00117C37" w:rsidRPr="00133C42" w:rsidRDefault="00117C37" w:rsidP="00217EB2">
            <w:pPr>
              <w:spacing w:after="0"/>
              <w:jc w:val="center"/>
              <w:rPr>
                <w:rFonts w:ascii="Arial" w:hAnsi="Arial"/>
                <w:sz w:val="16"/>
                <w:lang w:val="en-US" w:eastAsia="ja-JP"/>
              </w:rPr>
            </w:pPr>
            <w:r>
              <w:rPr>
                <w:rFonts w:ascii="Arial" w:hAnsi="Arial" w:hint="eastAsia"/>
                <w:sz w:val="16"/>
                <w:lang w:val="en-US" w:eastAsia="ja-JP"/>
              </w:rPr>
              <w:t>0</w:t>
            </w:r>
          </w:p>
        </w:tc>
      </w:tr>
      <w:tr w:rsidR="00117C37" w:rsidRPr="00FE2C88" w14:paraId="4E6AEB7C" w14:textId="77777777" w:rsidTr="00FD0980">
        <w:trPr>
          <w:trHeight w:val="325"/>
          <w:jc w:val="center"/>
        </w:trPr>
        <w:tc>
          <w:tcPr>
            <w:tcW w:w="0" w:type="auto"/>
            <w:vMerge/>
            <w:tcBorders>
              <w:left w:val="single" w:sz="4" w:space="0" w:color="auto"/>
              <w:right w:val="single" w:sz="4" w:space="0" w:color="auto"/>
            </w:tcBorders>
            <w:vAlign w:val="center"/>
          </w:tcPr>
          <w:p w14:paraId="792A5AB3" w14:textId="77777777" w:rsidR="00117C37" w:rsidRPr="00FE2C88" w:rsidRDefault="00117C37" w:rsidP="00217EB2">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8E676B1" w14:textId="77777777" w:rsidR="00117C37" w:rsidRPr="00FE2C88" w:rsidRDefault="00117C37" w:rsidP="00217EB2">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6453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4333" w:type="dxa"/>
            <w:tcBorders>
              <w:top w:val="single" w:sz="4" w:space="0" w:color="auto"/>
              <w:left w:val="single" w:sz="4" w:space="0" w:color="auto"/>
              <w:bottom w:val="single" w:sz="4" w:space="0" w:color="auto"/>
              <w:right w:val="single" w:sz="4" w:space="0" w:color="auto"/>
            </w:tcBorders>
            <w:vAlign w:val="center"/>
          </w:tcPr>
          <w:p w14:paraId="5FDB5847"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2313" w:type="dxa"/>
            <w:vMerge/>
            <w:tcBorders>
              <w:left w:val="single" w:sz="4" w:space="0" w:color="auto"/>
              <w:right w:val="single" w:sz="4" w:space="0" w:color="auto"/>
            </w:tcBorders>
            <w:vAlign w:val="center"/>
          </w:tcPr>
          <w:p w14:paraId="7CD6904E" w14:textId="77777777" w:rsidR="00117C37" w:rsidRPr="00FE2C88" w:rsidRDefault="00117C37" w:rsidP="00217EB2">
            <w:pPr>
              <w:spacing w:after="0"/>
              <w:rPr>
                <w:rFonts w:ascii="Arial" w:hAnsi="Arial"/>
                <w:sz w:val="16"/>
                <w:lang w:val="en-US" w:eastAsia="zh-CN"/>
              </w:rPr>
            </w:pPr>
          </w:p>
        </w:tc>
      </w:tr>
      <w:tr w:rsidR="006B3D7E" w:rsidRPr="00C113E1" w14:paraId="6174A44F" w14:textId="77777777" w:rsidTr="00FD0980">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60" w:name="_Toc144369151"/>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60"/>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FD0980">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536880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sidR="0043751E">
              <w:rPr>
                <w:rFonts w:ascii="Arial" w:hAnsi="Arial" w:cs="Arial"/>
                <w:b/>
                <w:kern w:val="2"/>
                <w:sz w:val="18"/>
                <w:szCs w:val="18"/>
                <w:lang w:val="en-US" w:eastAsia="zh-CN"/>
              </w:rPr>
              <w:t>X-nY</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FD0980">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FD0980">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FD0980">
        <w:trPr>
          <w:trHeight w:val="192"/>
          <w:jc w:val="center"/>
        </w:trPr>
        <w:tc>
          <w:tcPr>
            <w:tcW w:w="1679" w:type="dxa"/>
            <w:vMerge w:val="restart"/>
          </w:tcPr>
          <w:p w14:paraId="76CB5820" w14:textId="77777777" w:rsidR="000B20EE" w:rsidRPr="00FE2C88" w:rsidRDefault="000B20EE" w:rsidP="00217EB2">
            <w:pPr>
              <w:keepLines/>
              <w:widowControl w:val="0"/>
              <w:spacing w:after="0"/>
              <w:jc w:val="both"/>
              <w:rPr>
                <w:rFonts w:ascii="Arial" w:hAnsi="Arial" w:cs="Arial"/>
                <w:kern w:val="2"/>
                <w:sz w:val="18"/>
                <w:szCs w:val="18"/>
                <w:lang w:val="en-US" w:eastAsia="zh-CN"/>
              </w:rPr>
            </w:pPr>
            <w:r>
              <w:rPr>
                <w:rFonts w:ascii="Arial" w:hAnsi="Arial" w:cs="Arial" w:hint="eastAsia"/>
                <w:kern w:val="2"/>
                <w:sz w:val="18"/>
                <w:szCs w:val="18"/>
                <w:lang w:val="en-US" w:eastAsia="zh-CN"/>
              </w:rPr>
              <w:t>C</w:t>
            </w:r>
            <w:r>
              <w:rPr>
                <w:rFonts w:ascii="Arial" w:hAnsi="Arial" w:cs="Arial"/>
                <w:kern w:val="2"/>
                <w:sz w:val="18"/>
                <w:szCs w:val="18"/>
                <w:lang w:val="en-US" w:eastAsia="zh-CN"/>
              </w:rPr>
              <w:t>A_n77(2A)</w:t>
            </w:r>
          </w:p>
        </w:tc>
        <w:tc>
          <w:tcPr>
            <w:tcW w:w="2045" w:type="dxa"/>
            <w:shd w:val="clear" w:color="auto" w:fill="auto"/>
          </w:tcPr>
          <w:p w14:paraId="7200C4A6"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a</w:t>
            </w:r>
          </w:p>
        </w:tc>
        <w:tc>
          <w:tcPr>
            <w:tcW w:w="1641" w:type="dxa"/>
            <w:shd w:val="clear" w:color="auto" w:fill="auto"/>
          </w:tcPr>
          <w:p w14:paraId="22850C6B"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653A1EF0"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C1D4A1"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r>
      <w:tr w:rsidR="000B20EE" w:rsidRPr="00FE2C88" w14:paraId="539A14F0" w14:textId="77777777" w:rsidTr="00FD0980">
        <w:trPr>
          <w:trHeight w:val="192"/>
          <w:jc w:val="center"/>
        </w:trPr>
        <w:tc>
          <w:tcPr>
            <w:tcW w:w="1679" w:type="dxa"/>
            <w:vMerge/>
          </w:tcPr>
          <w:p w14:paraId="12EBCF30" w14:textId="77777777" w:rsidR="000B20EE" w:rsidRPr="00FE2C88" w:rsidRDefault="000B20EE" w:rsidP="00217EB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781DD2"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b</w:t>
            </w:r>
          </w:p>
        </w:tc>
        <w:tc>
          <w:tcPr>
            <w:tcW w:w="1641" w:type="dxa"/>
            <w:shd w:val="clear" w:color="auto" w:fill="auto"/>
          </w:tcPr>
          <w:p w14:paraId="4A1CF77D"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544F51BF"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FFF657"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61" w:name="_Toc144369152"/>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61"/>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480E9093" w:rsidR="006B3D7E" w:rsidRDefault="002B5498" w:rsidP="006B3D7E">
      <w:pPr>
        <w:rPr>
          <w:lang w:eastAsia="zh-CN"/>
        </w:rPr>
      </w:pPr>
      <w:r>
        <w:rPr>
          <w:lang w:eastAsia="zh-CN"/>
        </w:rPr>
        <w:t>For UL CA_n3-n77, b</w:t>
      </w:r>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r w:rsidRPr="008F2628">
        <w:t>Additionally</w:t>
      </w:r>
      <w:r w:rsidRPr="008F2628">
        <w:rPr>
          <w:lang w:eastAsia="zh-CN"/>
        </w:rPr>
        <w:t>, IMD 5, 6, 7 and 8 of CA_n77(2A) UL falls into n3 DL.</w:t>
      </w:r>
      <w:r w:rsidR="00980BB2">
        <w:rPr>
          <w:lang w:eastAsia="zh-CN"/>
        </w:rPr>
        <w:t xml:space="preserve"> And f</w:t>
      </w:r>
      <w:r w:rsidR="00980BB2">
        <w:t>or this combination PC3 with CA_n77(2A) UL is specified, with MSD defined for IMD7. Possible problematic 2UL IMD cases are:</w:t>
      </w:r>
    </w:p>
    <w:p w14:paraId="02FFA7D5" w14:textId="5B8931A6" w:rsidR="00980BB2" w:rsidRDefault="00DB6E57" w:rsidP="00FD0980">
      <w:pPr>
        <w:overflowPunct/>
        <w:autoSpaceDE/>
        <w:autoSpaceDN/>
        <w:adjustRightInd/>
        <w:spacing w:after="160" w:line="259" w:lineRule="auto"/>
        <w:textAlignment w:val="auto"/>
      </w:pPr>
      <w:r>
        <w:t xml:space="preserve">  -  </w:t>
      </w:r>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r w:rsidR="00AF6ABF">
        <w:t>3</w:t>
      </w:r>
      <w:r w:rsidR="00980BB2" w:rsidRPr="002B1445">
        <w:t xml:space="preserve">]. </w:t>
      </w:r>
    </w:p>
    <w:p w14:paraId="24D65732" w14:textId="56C2DEEC" w:rsidR="00980BB2" w:rsidRPr="002B1445" w:rsidRDefault="00DB6E57" w:rsidP="00FD0980">
      <w:pPr>
        <w:overflowPunct/>
        <w:autoSpaceDE/>
        <w:autoSpaceDN/>
        <w:adjustRightInd/>
        <w:spacing w:after="160" w:line="259" w:lineRule="auto"/>
        <w:textAlignment w:val="auto"/>
      </w:pPr>
      <w:r>
        <w:t xml:space="preserve">  -  </w:t>
      </w:r>
      <w:r w:rsidR="00980BB2" w:rsidRPr="002B1445">
        <w:t>IMD6</w:t>
      </w:r>
      <w:r w:rsidR="00980BB2">
        <w:t xml:space="preserve">: </w:t>
      </w:r>
      <w:r w:rsidR="00980BB2" w:rsidRPr="002B1445">
        <w:t xml:space="preserve"> </w:t>
      </w:r>
      <w:r w:rsidR="00980BB2">
        <w:t>There is no need to specify the MSD because of the same reason.</w:t>
      </w:r>
    </w:p>
    <w:p w14:paraId="4DDBD136" w14:textId="47D1FF71" w:rsidR="00980BB2" w:rsidRPr="00CB1BA7" w:rsidRDefault="00DB6E57" w:rsidP="00FD0980">
      <w:pPr>
        <w:overflowPunct/>
        <w:autoSpaceDE/>
        <w:autoSpaceDN/>
        <w:adjustRightInd/>
        <w:spacing w:after="160" w:line="259" w:lineRule="auto"/>
        <w:textAlignment w:val="auto"/>
      </w:pPr>
      <w:r>
        <w:t xml:space="preserve">  -  </w:t>
      </w:r>
      <w:r w:rsidR="00980BB2">
        <w:t xml:space="preserve">IMD7: The MSD can be evaluated using </w:t>
      </w:r>
      <w:r w:rsidR="00980BB2" w:rsidRPr="00CB1BA7">
        <w:t>the same test configuration as for PC3</w:t>
      </w:r>
    </w:p>
    <w:p w14:paraId="04F5F05E" w14:textId="69BB9E1E" w:rsidR="00980BB2" w:rsidRDefault="00DB6E57" w:rsidP="00FD0980">
      <w:pPr>
        <w:overflowPunct/>
        <w:autoSpaceDE/>
        <w:autoSpaceDN/>
        <w:adjustRightInd/>
        <w:spacing w:after="160" w:line="259" w:lineRule="auto"/>
        <w:textAlignment w:val="auto"/>
      </w:pPr>
      <w:r>
        <w:t xml:space="preserve">  -  </w:t>
      </w:r>
      <w:r w:rsidR="00980BB2">
        <w:t xml:space="preserve">IMD8. Because </w:t>
      </w:r>
      <w:r w:rsidR="00980BB2" w:rsidRPr="00CB1BA7">
        <w:t>test points for IMD2 and IMD4 exist already, hence it is not recommended to add third test point for even order IMD.</w:t>
      </w:r>
    </w:p>
    <w:p w14:paraId="6D3AEBA1" w14:textId="6A130144" w:rsidR="00980BB2" w:rsidRPr="00C113E1" w:rsidRDefault="00980BB2" w:rsidP="00980BB2">
      <w:pPr>
        <w:rPr>
          <w:lang w:eastAsia="zh-CN"/>
        </w:rPr>
      </w:pPr>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FD0980">
        <w:trPr>
          <w:trHeight w:val="187"/>
          <w:jc w:val="center"/>
        </w:trPr>
        <w:tc>
          <w:tcPr>
            <w:tcW w:w="2006" w:type="dxa"/>
            <w:vMerge/>
            <w:tcBorders>
              <w:top w:val="nil"/>
              <w:left w:val="single" w:sz="4" w:space="0" w:color="auto"/>
              <w:bottom w:val="nil"/>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FD0980">
        <w:trPr>
          <w:trHeight w:val="187"/>
          <w:jc w:val="center"/>
        </w:trPr>
        <w:tc>
          <w:tcPr>
            <w:tcW w:w="2006" w:type="dxa"/>
            <w:vMerge/>
            <w:tcBorders>
              <w:top w:val="nil"/>
              <w:left w:val="single" w:sz="4" w:space="0" w:color="auto"/>
              <w:bottom w:val="nil"/>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FD0980">
        <w:trPr>
          <w:trHeight w:val="187"/>
          <w:jc w:val="center"/>
        </w:trPr>
        <w:tc>
          <w:tcPr>
            <w:tcW w:w="2006" w:type="dxa"/>
            <w:vMerge/>
            <w:tcBorders>
              <w:top w:val="nil"/>
              <w:left w:val="single" w:sz="4" w:space="0" w:color="auto"/>
              <w:bottom w:val="nil"/>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FD0980">
        <w:trPr>
          <w:trHeight w:val="187"/>
          <w:jc w:val="center"/>
        </w:trPr>
        <w:tc>
          <w:tcPr>
            <w:tcW w:w="2006" w:type="dxa"/>
            <w:tcBorders>
              <w:top w:val="nil"/>
              <w:left w:val="single" w:sz="4" w:space="0" w:color="auto"/>
              <w:bottom w:val="nil"/>
              <w:right w:val="single" w:sz="4" w:space="0" w:color="auto"/>
            </w:tcBorders>
          </w:tcPr>
          <w:p w14:paraId="5B6D91AA"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79FE94" w14:textId="28C234B2"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822C0" w14:textId="3D6C652F"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C9CEF5" w14:textId="027291B9"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15511D" w14:textId="004D0AED"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5A3A5" w14:textId="26A8D9BA"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F3D02C" w14:textId="36B584D0"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r w:rsidRPr="00DA3102">
              <w:rPr>
                <w:rFonts w:ascii="Arial" w:hAnsi="Arial" w:cs="Arial"/>
                <w:sz w:val="18"/>
                <w:szCs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5862305" w14:textId="6CB4FDBF"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FA342F" w14:textId="76776E96"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zh-CN"/>
              </w:rPr>
              <w:t>IMD5</w:t>
            </w:r>
          </w:p>
        </w:tc>
      </w:tr>
      <w:tr w:rsidR="009522F4" w:rsidRPr="00C113E1" w14:paraId="6E9839FF" w14:textId="77777777" w:rsidTr="00FD0980">
        <w:trPr>
          <w:trHeight w:val="187"/>
          <w:jc w:val="center"/>
        </w:trPr>
        <w:tc>
          <w:tcPr>
            <w:tcW w:w="2006" w:type="dxa"/>
            <w:tcBorders>
              <w:top w:val="nil"/>
              <w:left w:val="single" w:sz="4" w:space="0" w:color="auto"/>
              <w:bottom w:val="nil"/>
              <w:right w:val="single" w:sz="4" w:space="0" w:color="auto"/>
            </w:tcBorders>
          </w:tcPr>
          <w:p w14:paraId="16D6AFD9"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24DE6A" w14:textId="5EDA6767"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756665" w14:textId="7BBDBE72"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5FB05" w14:textId="39400810"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DBCFD8" w14:textId="68820FF9"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C19A49" w14:textId="60ABAC35"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48D66F" w14:textId="34FA448C"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73A29" w14:textId="002479CB"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5F2EEE" w14:textId="12610670"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ja-JP"/>
              </w:rPr>
              <w:t>N/A</w:t>
            </w:r>
          </w:p>
        </w:tc>
      </w:tr>
      <w:tr w:rsidR="00E40EC9" w:rsidRPr="00C113E1" w14:paraId="5121F08D" w14:textId="77777777" w:rsidTr="00FD0980">
        <w:trPr>
          <w:trHeight w:val="187"/>
          <w:jc w:val="center"/>
        </w:trPr>
        <w:tc>
          <w:tcPr>
            <w:tcW w:w="2006" w:type="dxa"/>
            <w:tcBorders>
              <w:top w:val="nil"/>
              <w:left w:val="single" w:sz="4" w:space="0" w:color="auto"/>
              <w:bottom w:val="nil"/>
              <w:right w:val="single" w:sz="4" w:space="0" w:color="auto"/>
            </w:tcBorders>
          </w:tcPr>
          <w:p w14:paraId="38E34F70"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6B3FF4" w14:textId="29BED7EE" w:rsidR="00E40EC9" w:rsidRPr="000C1E0E" w:rsidRDefault="00E40EC9" w:rsidP="00E40EC9">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48112F6" w14:textId="196E8899"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C13E5C" w14:textId="407B25D5" w:rsidR="00E40EC9" w:rsidRPr="000C1E0E" w:rsidRDefault="00E40EC9" w:rsidP="00E40EC9">
            <w:pPr>
              <w:keepNext/>
              <w:keepLines/>
              <w:spacing w:after="0"/>
              <w:jc w:val="center"/>
              <w:rPr>
                <w:rFonts w:ascii="Arial" w:hAnsi="Arial" w:cs="Arial"/>
                <w:sz w:val="18"/>
                <w:szCs w:val="18"/>
              </w:rPr>
            </w:pPr>
            <w:r w:rsidRPr="00FD0980">
              <w:rPr>
                <w:rFonts w:ascii="Arial" w:hAnsi="Arial" w:cs="Arial"/>
                <w:color w:val="FF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24D7" w14:textId="4F672476"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CC28A4" w14:textId="42EE92AA"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04001EE" w14:textId="557D6EC1"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296E5F2" w14:textId="480ECAA3"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050A1" w14:textId="7A80B7F6"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IMD7</w:t>
            </w:r>
          </w:p>
        </w:tc>
      </w:tr>
      <w:tr w:rsidR="00E40EC9" w:rsidRPr="00C113E1" w14:paraId="4C668293" w14:textId="77777777" w:rsidTr="00FD0980">
        <w:trPr>
          <w:trHeight w:val="187"/>
          <w:jc w:val="center"/>
        </w:trPr>
        <w:tc>
          <w:tcPr>
            <w:tcW w:w="2006" w:type="dxa"/>
            <w:tcBorders>
              <w:top w:val="nil"/>
              <w:left w:val="single" w:sz="4" w:space="0" w:color="auto"/>
              <w:bottom w:val="nil"/>
              <w:right w:val="single" w:sz="4" w:space="0" w:color="auto"/>
            </w:tcBorders>
          </w:tcPr>
          <w:p w14:paraId="326522C8"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CF41B69" w14:textId="371E5606" w:rsidR="00E40EC9" w:rsidRPr="00C113E1" w:rsidRDefault="00E40EC9" w:rsidP="00E40EC9">
            <w:pPr>
              <w:keepNext/>
              <w:keepLines/>
              <w:spacing w:after="0"/>
              <w:jc w:val="center"/>
              <w:rPr>
                <w:rFonts w:ascii="Arial" w:eastAsia="DengXian" w:hAnsi="Arial"/>
                <w:sz w:val="18"/>
                <w:lang w:val="en-US" w:eastAsia="zh-CN"/>
              </w:rPr>
            </w:pPr>
            <w:r w:rsidRPr="00FD0980">
              <w:rPr>
                <w:rFonts w:ascii="Arial" w:eastAsia="DengXian" w:hAnsi="Arial"/>
                <w:sz w:val="18"/>
                <w:lang w:val="en-US" w:eastAsia="zh-CN"/>
              </w:rPr>
              <w:t>n77</w:t>
            </w:r>
            <w:r w:rsidRPr="00FD0980">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BCC734B" w14:textId="753B4665" w:rsidR="00E40EC9" w:rsidRPr="00FD0980" w:rsidRDefault="00E40EC9" w:rsidP="00FD0980">
            <w:pPr>
              <w:pStyle w:val="TAC"/>
              <w:spacing w:line="259" w:lineRule="auto"/>
              <w:rPr>
                <w:rFonts w:eastAsia="Yu Mincho" w:cs="Arial"/>
                <w:lang w:eastAsia="ja-JP"/>
              </w:rPr>
            </w:pPr>
            <w:r w:rsidRPr="00FD0980">
              <w:rPr>
                <w:rFonts w:cs="Arial"/>
              </w:rPr>
              <w:t>3427</w:t>
            </w:r>
            <w:r w:rsidRPr="00FD0980">
              <w:rPr>
                <w:rFonts w:eastAsia="Yu Mincho" w:cs="Arial"/>
                <w:lang w:eastAsia="ja-JP"/>
              </w:rPr>
              <w:t>.5</w:t>
            </w:r>
          </w:p>
        </w:tc>
        <w:tc>
          <w:tcPr>
            <w:tcW w:w="964" w:type="dxa"/>
            <w:tcBorders>
              <w:top w:val="single" w:sz="4" w:space="0" w:color="auto"/>
              <w:left w:val="single" w:sz="4" w:space="0" w:color="auto"/>
              <w:bottom w:val="single" w:sz="4" w:space="0" w:color="auto"/>
              <w:right w:val="single" w:sz="4" w:space="0" w:color="auto"/>
            </w:tcBorders>
          </w:tcPr>
          <w:p w14:paraId="1D6FF0AB" w14:textId="7FDFA4B9" w:rsidR="00E40EC9" w:rsidRPr="00FD0980" w:rsidRDefault="00E40EC9" w:rsidP="00FD0980">
            <w:pPr>
              <w:pStyle w:val="TAC"/>
              <w:spacing w:line="259" w:lineRule="auto"/>
              <w:rPr>
                <w:rFonts w:cs="Arial"/>
                <w:color w:val="FF0000"/>
                <w:lang w:eastAsia="ja-JP"/>
              </w:rPr>
            </w:pPr>
            <w:r w:rsidRPr="000C1E0E">
              <w:rPr>
                <w:rFonts w:cs="Arial"/>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70A3AA" w14:textId="4CF0B189" w:rsidR="00E40EC9" w:rsidRPr="00FD0980" w:rsidRDefault="00E40EC9" w:rsidP="00FD0980">
            <w:pPr>
              <w:pStyle w:val="TAC"/>
              <w:keepNext w:val="0"/>
              <w:rPr>
                <w:color w:val="000000"/>
                <w:sz w:val="16"/>
                <w:szCs w:val="14"/>
                <w:vertAlign w:val="subscript"/>
              </w:rPr>
            </w:pPr>
            <w:r w:rsidRPr="00FD0980">
              <w:rPr>
                <w:color w:val="000000"/>
                <w:sz w:val="16"/>
                <w:szCs w:val="14"/>
                <w:vertAlign w:val="subscript"/>
              </w:rPr>
              <w:t>1 (RBstart=10)</w:t>
            </w:r>
          </w:p>
        </w:tc>
        <w:tc>
          <w:tcPr>
            <w:tcW w:w="960" w:type="dxa"/>
            <w:tcBorders>
              <w:top w:val="single" w:sz="4" w:space="0" w:color="auto"/>
              <w:left w:val="single" w:sz="4" w:space="0" w:color="auto"/>
              <w:bottom w:val="single" w:sz="4" w:space="0" w:color="auto"/>
              <w:right w:val="single" w:sz="4" w:space="0" w:color="auto"/>
            </w:tcBorders>
          </w:tcPr>
          <w:p w14:paraId="7E439EE6" w14:textId="05822586" w:rsidR="00E40EC9" w:rsidRPr="00FD0980" w:rsidRDefault="00E40EC9" w:rsidP="00FD0980">
            <w:pPr>
              <w:pStyle w:val="TAC"/>
              <w:spacing w:line="259" w:lineRule="auto"/>
              <w:rPr>
                <w:rFonts w:cs="Arial"/>
                <w:color w:val="FF0000"/>
                <w:szCs w:val="18"/>
              </w:rPr>
            </w:pPr>
            <w:r w:rsidRPr="00FD0980">
              <w:rPr>
                <w:rFonts w:cs="Arial"/>
                <w:color w:val="FF0000"/>
                <w:szCs w:val="18"/>
              </w:rPr>
              <w:t>3427.5</w:t>
            </w:r>
          </w:p>
        </w:tc>
        <w:tc>
          <w:tcPr>
            <w:tcW w:w="977" w:type="dxa"/>
            <w:tcBorders>
              <w:top w:val="single" w:sz="4" w:space="0" w:color="auto"/>
              <w:left w:val="single" w:sz="4" w:space="0" w:color="auto"/>
              <w:bottom w:val="single" w:sz="4" w:space="0" w:color="auto"/>
              <w:right w:val="single" w:sz="4" w:space="0" w:color="auto"/>
            </w:tcBorders>
          </w:tcPr>
          <w:p w14:paraId="0333DE36" w14:textId="5762448D"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6C72" w14:textId="6FECB354"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AD3F68" w14:textId="66A8A31C"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N/A</w:t>
            </w:r>
          </w:p>
        </w:tc>
      </w:tr>
      <w:tr w:rsidR="006B155A" w:rsidRPr="00C113E1" w14:paraId="682DB538"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36D38538" w14:textId="77777777" w:rsidR="006B155A" w:rsidRPr="00C113E1" w:rsidRDefault="006B155A" w:rsidP="006B155A">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BAA9463" w14:textId="77777777" w:rsidR="006B155A" w:rsidRPr="00563A12" w:rsidRDefault="006B155A" w:rsidP="006B155A">
            <w:pPr>
              <w:keepNext/>
              <w:keepLines/>
              <w:spacing w:after="0"/>
              <w:jc w:val="center"/>
              <w:rPr>
                <w:color w:val="FF0000"/>
                <w:lang w:eastAsia="zh-CN"/>
              </w:rPr>
            </w:pPr>
          </w:p>
        </w:tc>
        <w:tc>
          <w:tcPr>
            <w:tcW w:w="959" w:type="dxa"/>
            <w:tcBorders>
              <w:top w:val="single" w:sz="4" w:space="0" w:color="auto"/>
              <w:left w:val="single" w:sz="4" w:space="0" w:color="auto"/>
              <w:bottom w:val="single" w:sz="4" w:space="0" w:color="auto"/>
              <w:right w:val="single" w:sz="4" w:space="0" w:color="auto"/>
            </w:tcBorders>
          </w:tcPr>
          <w:p w14:paraId="0A0B96CD" w14:textId="7C12C9A2" w:rsidR="006B155A" w:rsidRPr="006B155A" w:rsidRDefault="006B155A" w:rsidP="006B155A">
            <w:pPr>
              <w:pStyle w:val="TAC"/>
              <w:spacing w:line="259" w:lineRule="auto"/>
              <w:rPr>
                <w:rFonts w:ascii="Times New Roman" w:hAnsi="Times New Roman"/>
              </w:rPr>
            </w:pPr>
            <w:r>
              <w:rPr>
                <w:color w:val="FF0000"/>
              </w:rPr>
              <w:t>3</w:t>
            </w:r>
            <w:r w:rsidRPr="00563A12">
              <w:rPr>
                <w:color w:val="FF0000"/>
              </w:rPr>
              <w:t>945</w:t>
            </w:r>
          </w:p>
        </w:tc>
        <w:tc>
          <w:tcPr>
            <w:tcW w:w="964" w:type="dxa"/>
            <w:tcBorders>
              <w:top w:val="single" w:sz="4" w:space="0" w:color="auto"/>
              <w:left w:val="single" w:sz="4" w:space="0" w:color="auto"/>
              <w:bottom w:val="single" w:sz="4" w:space="0" w:color="auto"/>
              <w:right w:val="single" w:sz="4" w:space="0" w:color="auto"/>
            </w:tcBorders>
          </w:tcPr>
          <w:p w14:paraId="79A4DB42" w14:textId="63B2A818" w:rsidR="006B155A" w:rsidRPr="00287AB6" w:rsidRDefault="006B155A" w:rsidP="006B155A">
            <w:pPr>
              <w:pStyle w:val="TAC"/>
              <w:spacing w:line="259" w:lineRule="auto"/>
              <w:rPr>
                <w:rFonts w:ascii="Times New Roman" w:hAnsi="Times New Roman"/>
                <w:color w:val="FF0000"/>
                <w:lang w:eastAsia="ja-JP"/>
              </w:rPr>
            </w:pPr>
            <w:r w:rsidRPr="00287AB6">
              <w:rPr>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7C7A4C" w14:textId="301350BB" w:rsidR="006B155A" w:rsidRPr="00FD0980" w:rsidRDefault="006B155A" w:rsidP="00FD0980">
            <w:pPr>
              <w:pStyle w:val="TAC"/>
              <w:keepNext w:val="0"/>
              <w:rPr>
                <w:color w:val="000000"/>
                <w:sz w:val="16"/>
                <w:szCs w:val="14"/>
                <w:vertAlign w:val="subscript"/>
              </w:rPr>
            </w:pPr>
            <w:r w:rsidRPr="00FD0980">
              <w:rPr>
                <w:color w:val="000000"/>
                <w:sz w:val="16"/>
                <w:szCs w:val="14"/>
                <w:vertAlign w:val="subscript"/>
              </w:rPr>
              <w:t>1 (RBstart=0)</w:t>
            </w:r>
          </w:p>
        </w:tc>
        <w:tc>
          <w:tcPr>
            <w:tcW w:w="960" w:type="dxa"/>
            <w:tcBorders>
              <w:top w:val="single" w:sz="4" w:space="0" w:color="auto"/>
              <w:left w:val="single" w:sz="4" w:space="0" w:color="auto"/>
              <w:bottom w:val="single" w:sz="4" w:space="0" w:color="auto"/>
              <w:right w:val="single" w:sz="4" w:space="0" w:color="auto"/>
            </w:tcBorders>
          </w:tcPr>
          <w:p w14:paraId="766C913E" w14:textId="1BAFFAFF" w:rsidR="006B155A" w:rsidRPr="006B155A" w:rsidRDefault="006B155A" w:rsidP="006B155A">
            <w:pPr>
              <w:pStyle w:val="TAC"/>
              <w:spacing w:line="259" w:lineRule="auto"/>
              <w:rPr>
                <w:rFonts w:ascii="Times New Roman" w:hAnsi="Times New Roman"/>
                <w:color w:val="FF0000"/>
              </w:rPr>
            </w:pPr>
            <w:r w:rsidRPr="00563A12">
              <w:rPr>
                <w:color w:val="FF0000"/>
              </w:rPr>
              <w:t>3945</w:t>
            </w:r>
          </w:p>
        </w:tc>
        <w:tc>
          <w:tcPr>
            <w:tcW w:w="977" w:type="dxa"/>
            <w:tcBorders>
              <w:top w:val="single" w:sz="4" w:space="0" w:color="auto"/>
              <w:left w:val="single" w:sz="4" w:space="0" w:color="auto"/>
              <w:bottom w:val="single" w:sz="4" w:space="0" w:color="auto"/>
              <w:right w:val="single" w:sz="4" w:space="0" w:color="auto"/>
            </w:tcBorders>
          </w:tcPr>
          <w:p w14:paraId="3E0CFD59" w14:textId="77777777" w:rsidR="006B155A" w:rsidRPr="00287AB6" w:rsidRDefault="006B155A" w:rsidP="006B155A">
            <w:pPr>
              <w:keepNext/>
              <w:keepLines/>
              <w:spacing w:after="0"/>
              <w:jc w:val="center"/>
              <w:rPr>
                <w:color w:val="FF0000"/>
                <w:lang w:eastAsia="ja-JP"/>
              </w:rPr>
            </w:pPr>
          </w:p>
        </w:tc>
        <w:tc>
          <w:tcPr>
            <w:tcW w:w="828" w:type="dxa"/>
            <w:tcBorders>
              <w:top w:val="single" w:sz="4" w:space="0" w:color="auto"/>
              <w:left w:val="single" w:sz="4" w:space="0" w:color="auto"/>
              <w:bottom w:val="single" w:sz="4" w:space="0" w:color="auto"/>
              <w:right w:val="single" w:sz="4" w:space="0" w:color="auto"/>
            </w:tcBorders>
          </w:tcPr>
          <w:p w14:paraId="136002B2" w14:textId="77777777" w:rsidR="006B155A" w:rsidRPr="00287AB6" w:rsidRDefault="006B155A" w:rsidP="006B155A">
            <w:pPr>
              <w:keepNext/>
              <w:keepLines/>
              <w:spacing w:after="0"/>
              <w:jc w:val="center"/>
              <w:rPr>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
          <w:p w14:paraId="65542574" w14:textId="77777777" w:rsidR="006B155A" w:rsidRPr="00287AB6" w:rsidRDefault="006B155A" w:rsidP="006B155A">
            <w:pPr>
              <w:keepNext/>
              <w:keepLines/>
              <w:spacing w:after="0"/>
              <w:jc w:val="center"/>
              <w:rPr>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FD0980" w:rsidRDefault="0083289E" w:rsidP="00FD0980">
            <w:pPr>
              <w:pStyle w:val="TAN"/>
              <w:rPr>
                <w:rFonts w:eastAsia="Malgun Gothic"/>
                <w:szCs w:val="18"/>
                <w:lang w:eastAsia="ko-KR"/>
              </w:rPr>
            </w:pPr>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p>
          <w:p w14:paraId="4B91DB0A" w14:textId="77777777" w:rsidR="004E4DA0" w:rsidRPr="00FD0980" w:rsidRDefault="004E4DA0" w:rsidP="004E4DA0">
            <w:pPr>
              <w:keepNext/>
              <w:keepLines/>
              <w:spacing w:after="0"/>
              <w:ind w:left="851" w:hanging="851"/>
              <w:rPr>
                <w:rFonts w:ascii="Arial" w:hAnsi="Arial"/>
                <w:sz w:val="18"/>
              </w:rPr>
            </w:pPr>
            <w:r w:rsidRPr="00FD0980">
              <w:rPr>
                <w:rFonts w:ascii="Arial" w:hAnsi="Arial"/>
                <w:sz w:val="18"/>
              </w:rPr>
              <w:t>NOTE 12: This band supports intra-band non-contiguous uplink configuration.</w:t>
            </w:r>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62" w:name="_Toc144369153"/>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62"/>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63" w:name="_Toc144369154"/>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63"/>
    </w:p>
    <w:p w14:paraId="1B8E9C73" w14:textId="1B4115D0" w:rsidR="003E2F2A" w:rsidRDefault="003E2F2A" w:rsidP="0084302D">
      <w:pPr>
        <w:pStyle w:val="Heading3"/>
        <w:rPr>
          <w:lang w:eastAsia="zh-CN"/>
        </w:rPr>
      </w:pPr>
      <w:bookmarkStart w:id="164" w:name="_Toc144369155"/>
      <w:r>
        <w:rPr>
          <w:lang w:eastAsia="zh-CN"/>
        </w:rPr>
        <w:t>5.9.</w:t>
      </w:r>
      <w:r>
        <w:rPr>
          <w:rFonts w:hint="eastAsia"/>
          <w:lang w:eastAsia="zh-CN"/>
        </w:rPr>
        <w:t>1</w:t>
      </w:r>
      <w:r>
        <w:rPr>
          <w:lang w:eastAsia="zh-CN"/>
        </w:rPr>
        <w:tab/>
        <w:t>Configuration</w:t>
      </w:r>
      <w:r>
        <w:rPr>
          <w:rFonts w:hint="eastAsia"/>
          <w:lang w:eastAsia="zh-CN"/>
        </w:rPr>
        <w:t>s</w:t>
      </w:r>
      <w:bookmarkEnd w:id="164"/>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65"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5"/>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66" w:name="_Toc144369156"/>
      <w:r>
        <w:rPr>
          <w:lang w:eastAsia="zh-CN"/>
        </w:rPr>
        <w:t>5.9.</w:t>
      </w:r>
      <w:r>
        <w:rPr>
          <w:rFonts w:hint="eastAsia"/>
          <w:lang w:eastAsia="zh-CN"/>
        </w:rPr>
        <w:t>2</w:t>
      </w:r>
      <w:r>
        <w:rPr>
          <w:lang w:eastAsia="zh-CN"/>
        </w:rPr>
        <w:tab/>
      </w:r>
      <w:r>
        <w:rPr>
          <w:lang w:val="en-US" w:eastAsia="zh-CN"/>
        </w:rPr>
        <w:t>Maximum output power</w:t>
      </w:r>
      <w:bookmarkEnd w:id="166"/>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67" w:name="_Toc144369157"/>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7"/>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68" w:name="OLE_LINK8"/>
      <w:r>
        <w:rPr>
          <w:iCs/>
          <w:lang w:val="en-US" w:eastAsia="zh-CN"/>
        </w:rPr>
        <w:t>PC3</w:t>
      </w:r>
      <w:r>
        <w:rPr>
          <w:rFonts w:hint="eastAsia"/>
          <w:iCs/>
          <w:lang w:val="en-US" w:eastAsia="zh-CN"/>
        </w:rPr>
        <w:t xml:space="preserve"> </w:t>
      </w:r>
      <w:r>
        <w:rPr>
          <w:iCs/>
          <w:lang w:val="en-US" w:eastAsia="zh-CN"/>
        </w:rPr>
        <w:t>CA_n8-n78</w:t>
      </w:r>
      <w:bookmarkEnd w:id="168"/>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69" w:name="OLE_LINK17"/>
      <w:r>
        <w:rPr>
          <w:rFonts w:eastAsia="SimSun" w:cs="Arial" w:hint="eastAsia"/>
          <w:iCs/>
          <w:lang w:val="en-US" w:eastAsia="zh-CN"/>
        </w:rPr>
        <w:t xml:space="preserve">For PC2 case a, </w:t>
      </w:r>
      <w:bookmarkEnd w:id="169"/>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70" w:name="OLE_LINK11"/>
      <w:r>
        <w:rPr>
          <w:rFonts w:eastAsia="SimSun" w:cs="Arial" w:hint="eastAsia"/>
          <w:iCs/>
          <w:lang w:val="en-US" w:eastAsia="zh-CN"/>
        </w:rPr>
        <w:t xml:space="preserve">For the </w:t>
      </w:r>
      <w:bookmarkStart w:id="171" w:name="OLE_LINK19"/>
      <w:r>
        <w:rPr>
          <w:rFonts w:eastAsia="SimSun" w:cs="Arial" w:hint="eastAsia"/>
          <w:iCs/>
          <w:lang w:val="en-US" w:eastAsia="zh-CN"/>
        </w:rPr>
        <w:t xml:space="preserve">harmonic </w:t>
      </w:r>
      <w:bookmarkEnd w:id="171"/>
      <w:r>
        <w:rPr>
          <w:rFonts w:eastAsia="SimSun" w:cs="Arial" w:hint="eastAsia"/>
          <w:iCs/>
          <w:lang w:val="en-US" w:eastAsia="zh-CN"/>
        </w:rPr>
        <w:t>issue</w:t>
      </w:r>
      <w:bookmarkEnd w:id="170"/>
      <w:r>
        <w:rPr>
          <w:rFonts w:eastAsia="SimSun" w:cs="Arial" w:hint="eastAsia"/>
          <w:iCs/>
          <w:lang w:val="en-US" w:eastAsia="zh-CN"/>
        </w:rPr>
        <w:t>, comparing with PC3</w:t>
      </w:r>
      <w:bookmarkStart w:id="172" w:name="OLE_LINK10"/>
      <w:r>
        <w:rPr>
          <w:rFonts w:eastAsia="SimSun" w:cs="Arial" w:hint="eastAsia"/>
          <w:iCs/>
          <w:lang w:val="en-US" w:eastAsia="zh-CN"/>
        </w:rPr>
        <w:t xml:space="preserve"> CA_n8A-n78A</w:t>
      </w:r>
      <w:bookmarkEnd w:id="172"/>
      <w:r>
        <w:rPr>
          <w:rFonts w:eastAsia="SimSun" w:cs="Arial" w:hint="eastAsia"/>
          <w:iCs/>
          <w:lang w:val="en-US" w:eastAsia="zh-CN"/>
        </w:rPr>
        <w:t xml:space="preserve">, </w:t>
      </w:r>
      <w:bookmarkStart w:id="173" w:name="OLE_LINK18"/>
      <w:r>
        <w:rPr>
          <w:rFonts w:eastAsia="SimSun" w:cs="Arial" w:hint="eastAsia"/>
          <w:iCs/>
          <w:lang w:val="en-US" w:eastAsia="zh-CN"/>
        </w:rPr>
        <w:t xml:space="preserve">no additional MSD are expected for this PC2 </w:t>
      </w:r>
      <w:bookmarkStart w:id="174" w:name="OLE_LINK15"/>
      <w:r>
        <w:rPr>
          <w:rFonts w:eastAsia="SimSun" w:cs="Arial" w:hint="eastAsia"/>
          <w:iCs/>
          <w:lang w:val="en-US" w:eastAsia="zh-CN"/>
        </w:rPr>
        <w:t>CA_n8A-n78A</w:t>
      </w:r>
      <w:bookmarkEnd w:id="174"/>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73"/>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75" w:name="OLE_LINK13"/>
      <w:r>
        <w:rPr>
          <w:rFonts w:eastAsia="SimSun"/>
          <w:iCs/>
          <w:lang w:val="en-US" w:eastAsia="zh-CN"/>
        </w:rPr>
        <w:t xml:space="preserve"> (for PC3 2UL/2DL)</w:t>
      </w:r>
      <w:bookmarkEnd w:id="175"/>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76"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76"/>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77"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77"/>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78" w:name="OLE_LINK21"/>
      <w:r>
        <w:rPr>
          <w:rFonts w:eastAsia="SimSun" w:cs="Arial" w:hint="eastAsia"/>
          <w:iCs/>
          <w:lang w:val="en-US" w:eastAsia="zh-CN"/>
        </w:rPr>
        <w:t>IMD4 MSD</w:t>
      </w:r>
      <w:bookmarkEnd w:id="178"/>
      <w:r>
        <w:rPr>
          <w:rFonts w:eastAsia="SimSun" w:cs="Arial" w:hint="eastAsia"/>
          <w:iCs/>
          <w:lang w:val="en-US" w:eastAsia="zh-CN"/>
        </w:rPr>
        <w:t xml:space="preserve"> for </w:t>
      </w:r>
      <w:bookmarkStart w:id="179"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79"/>
      <w:r>
        <w:rPr>
          <w:rFonts w:eastAsia="SimSun" w:cs="Arial" w:hint="eastAsia"/>
          <w:iCs/>
          <w:lang w:val="en-US" w:eastAsia="zh-CN"/>
        </w:rPr>
        <w:t xml:space="preserve"> is proposed to be defined in </w:t>
      </w:r>
      <w:bookmarkStart w:id="180" w:name="OLE_LINK22"/>
      <w:r>
        <w:rPr>
          <w:rFonts w:eastAsia="SimSun" w:cs="Arial" w:hint="eastAsia"/>
          <w:iCs/>
          <w:lang w:val="en-US" w:eastAsia="zh-CN"/>
        </w:rPr>
        <w:t>table 5.9.3.1-1</w:t>
      </w:r>
      <w:bookmarkEnd w:id="180"/>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81"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5pt;height:16.25pt" o:ole="">
                  <v:imagedata r:id="rId12" o:title=""/>
                </v:shape>
                <o:OLEObject Type="Embed" ProgID="Equation.3" ShapeID="_x0000_i1026" DrawAspect="Content" ObjectID="_1755002998"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35pt;height:11.25pt" o:ole="">
                  <v:imagedata r:id="rId14" o:title=""/>
                </v:shape>
                <o:OLEObject Type="Embed" ProgID="Equation.DSMT4" ShapeID="_x0000_i1027" DrawAspect="Content" ObjectID="_1755002999"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1"/>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82" w:name="_Toc144369158"/>
      <w:r w:rsidRPr="0084302D">
        <w:rPr>
          <w:lang w:eastAsia="zh-CN"/>
        </w:rPr>
        <w:t>5.9.4</w:t>
      </w:r>
      <w:r w:rsidRPr="0084302D">
        <w:rPr>
          <w:lang w:eastAsia="zh-CN"/>
        </w:rPr>
        <w:tab/>
        <w:t>∆TIB and ∆RIB values</w:t>
      </w:r>
      <w:bookmarkEnd w:id="182"/>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83"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83"/>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84" w:name="_Toc144369159"/>
      <w:r>
        <w:rPr>
          <w:rFonts w:hint="eastAsia"/>
          <w:lang w:eastAsia="zh-CN"/>
        </w:rPr>
        <w:t>5.10</w:t>
      </w:r>
      <w:r w:rsidR="001F4FDD" w:rsidRPr="007C0A32">
        <w:tab/>
      </w:r>
      <w:r w:rsidR="001F4FDD" w:rsidRPr="007C0A32">
        <w:rPr>
          <w:lang w:eastAsia="zh-CN"/>
        </w:rPr>
        <w:t>CA_n40-n77</w:t>
      </w:r>
      <w:bookmarkEnd w:id="184"/>
    </w:p>
    <w:p w14:paraId="14F5164A" w14:textId="55B74854" w:rsidR="001F4FDD" w:rsidRPr="007C0A32" w:rsidRDefault="00B210D1" w:rsidP="0084302D">
      <w:pPr>
        <w:pStyle w:val="Heading3"/>
        <w:rPr>
          <w:lang w:eastAsia="zh-CN"/>
        </w:rPr>
      </w:pPr>
      <w:bookmarkStart w:id="185" w:name="_Toc144369160"/>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85"/>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186" w:name="_Toc144369161"/>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86"/>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187" w:name="_Toc144369162"/>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87"/>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188" w:name="_Toc144369163"/>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88"/>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189" w:name="_Toc144369164"/>
      <w:r>
        <w:rPr>
          <w:rFonts w:hint="eastAsia"/>
          <w:lang w:eastAsia="zh-CN"/>
        </w:rPr>
        <w:t>5.11</w:t>
      </w:r>
      <w:r w:rsidRPr="00AE70E3">
        <w:tab/>
      </w:r>
      <w:r w:rsidRPr="00AE70E3">
        <w:rPr>
          <w:lang w:eastAsia="zh-CN"/>
        </w:rPr>
        <w:t>CA_n28-n77</w:t>
      </w:r>
      <w:bookmarkEnd w:id="189"/>
    </w:p>
    <w:p w14:paraId="67AFD106" w14:textId="33C29961" w:rsidR="009849D2" w:rsidRPr="00AE70E3" w:rsidRDefault="009849D2" w:rsidP="0084302D">
      <w:pPr>
        <w:pStyle w:val="Heading3"/>
        <w:rPr>
          <w:lang w:eastAsia="zh-CN"/>
        </w:rPr>
      </w:pPr>
      <w:bookmarkStart w:id="190" w:name="_Toc144369165"/>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90"/>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FD0980" w:rsidRDefault="009849D2"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B6687F">
              <w:rPr>
                <w:rFonts w:ascii="Arial" w:hAnsi="Arial"/>
                <w:sz w:val="18"/>
                <w:szCs w:val="18"/>
                <w:vertAlign w:val="superscript"/>
                <w:lang w:eastAsia="zh-CN"/>
              </w:rPr>
              <w:t>,9</w:t>
            </w:r>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r w:rsidR="00781E33" w:rsidRPr="00FD0980">
              <w:rPr>
                <w:rFonts w:ascii="Arial" w:hAnsi="Arial"/>
                <w:sz w:val="18"/>
                <w:szCs w:val="18"/>
                <w:vertAlign w:val="superscript"/>
                <w:lang w:eastAsia="zh-CN"/>
              </w:rPr>
              <w:t>8</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FD0980">
        <w:trPr>
          <w:trHeight w:val="325"/>
          <w:jc w:val="center"/>
        </w:trPr>
        <w:tc>
          <w:tcPr>
            <w:tcW w:w="0" w:type="auto"/>
            <w:vMerge w:val="restart"/>
            <w:tcBorders>
              <w:left w:val="single" w:sz="4" w:space="0" w:color="auto"/>
              <w:right w:val="single" w:sz="4" w:space="0" w:color="auto"/>
            </w:tcBorders>
            <w:vAlign w:val="center"/>
          </w:tcPr>
          <w:p w14:paraId="0DFAA3F9" w14:textId="77777777" w:rsidR="00AB29C8" w:rsidRPr="009F1E33" w:rsidRDefault="00AB29C8" w:rsidP="00217EB2">
            <w:pPr>
              <w:keepLines/>
              <w:widowControl w:val="0"/>
              <w:spacing w:after="0"/>
              <w:jc w:val="both"/>
              <w:rPr>
                <w:rFonts w:ascii="Arial" w:hAnsi="Arial" w:cs="Arial"/>
                <w:iCs/>
                <w:color w:val="0000FF"/>
                <w:sz w:val="18"/>
                <w:lang w:eastAsia="ja-JP"/>
              </w:rPr>
            </w:pPr>
            <w:r w:rsidRPr="009F1E33">
              <w:rPr>
                <w:rFonts w:ascii="Arial" w:hAnsi="Arial" w:cs="Arial"/>
                <w:iCs/>
                <w:sz w:val="18"/>
                <w:lang w:eastAsia="ja-JP"/>
              </w:rPr>
              <w:t>CA</w:t>
            </w:r>
            <w:r>
              <w:rPr>
                <w:rFonts w:ascii="Arial" w:hAnsi="Arial" w:cs="Arial"/>
                <w:iCs/>
                <w:sz w:val="18"/>
                <w:lang w:eastAsia="ja-JP"/>
              </w:rPr>
              <w:t>_n28A-n77(3A)</w:t>
            </w:r>
          </w:p>
        </w:tc>
        <w:tc>
          <w:tcPr>
            <w:tcW w:w="2467" w:type="dxa"/>
            <w:vMerge w:val="restart"/>
            <w:tcBorders>
              <w:left w:val="single" w:sz="4" w:space="0" w:color="auto"/>
              <w:right w:val="single" w:sz="4" w:space="0" w:color="auto"/>
            </w:tcBorders>
            <w:vAlign w:val="center"/>
          </w:tcPr>
          <w:p w14:paraId="63713B75"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p>
          <w:p w14:paraId="0A02D398"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hint="eastAsia"/>
                <w:sz w:val="18"/>
                <w:szCs w:val="18"/>
                <w:lang w:eastAsia="zh-CN"/>
              </w:rPr>
              <w:t>CA_n77(2A)</w:t>
            </w:r>
          </w:p>
          <w:p w14:paraId="297C2AC3" w14:textId="77777777" w:rsidR="00AB29C8" w:rsidRPr="009F1E33" w:rsidRDefault="00AB29C8" w:rsidP="00217EB2">
            <w:pPr>
              <w:keepLines/>
              <w:widowControl w:val="0"/>
              <w:spacing w:after="0"/>
              <w:jc w:val="center"/>
              <w:rPr>
                <w:rFonts w:ascii="Arial" w:hAnsi="Arial" w:cs="Arial"/>
                <w:iCs/>
                <w:color w:val="0000FF"/>
                <w:sz w:val="18"/>
              </w:rPr>
            </w:pPr>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1B814BB1" w14:textId="77777777" w:rsidR="00AB29C8" w:rsidRPr="009F1E33"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4A417867"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4CB4DC9C" w14:textId="77777777" w:rsidR="00AB29C8" w:rsidRPr="009F1E33" w:rsidRDefault="00AB29C8" w:rsidP="00217EB2">
            <w:pPr>
              <w:spacing w:after="0"/>
              <w:jc w:val="center"/>
              <w:rPr>
                <w:rFonts w:ascii="Arial" w:hAnsi="Arial"/>
                <w:sz w:val="16"/>
                <w:lang w:val="en-US" w:eastAsia="ja-JP"/>
              </w:rPr>
            </w:pPr>
            <w:r>
              <w:rPr>
                <w:rFonts w:ascii="Arial" w:hAnsi="Arial" w:hint="eastAsia"/>
                <w:sz w:val="16"/>
                <w:lang w:val="en-US" w:eastAsia="ja-JP"/>
              </w:rPr>
              <w:t>0</w:t>
            </w:r>
          </w:p>
        </w:tc>
      </w:tr>
      <w:tr w:rsidR="00AB29C8" w:rsidRPr="00FE2C88" w14:paraId="7B7E2496" w14:textId="77777777" w:rsidTr="00FD0980">
        <w:trPr>
          <w:trHeight w:val="325"/>
          <w:jc w:val="center"/>
        </w:trPr>
        <w:tc>
          <w:tcPr>
            <w:tcW w:w="0" w:type="auto"/>
            <w:vMerge/>
            <w:tcBorders>
              <w:left w:val="single" w:sz="4" w:space="0" w:color="auto"/>
              <w:right w:val="single" w:sz="4" w:space="0" w:color="auto"/>
            </w:tcBorders>
            <w:vAlign w:val="center"/>
          </w:tcPr>
          <w:p w14:paraId="3F577E79" w14:textId="77777777" w:rsidR="00AB29C8" w:rsidRPr="00563A12" w:rsidRDefault="00AB29C8" w:rsidP="00217EB2">
            <w:pPr>
              <w:keepLines/>
              <w:widowControl w:val="0"/>
              <w:spacing w:after="0"/>
              <w:jc w:val="both"/>
              <w:rPr>
                <w:rFonts w:ascii="Arial" w:hAnsi="Arial" w:cs="Arial"/>
                <w:iCs/>
                <w:color w:val="0000FF"/>
                <w:sz w:val="18"/>
              </w:rPr>
            </w:pPr>
          </w:p>
        </w:tc>
        <w:tc>
          <w:tcPr>
            <w:tcW w:w="2467" w:type="dxa"/>
            <w:vMerge/>
            <w:tcBorders>
              <w:left w:val="single" w:sz="4" w:space="0" w:color="auto"/>
              <w:right w:val="single" w:sz="4" w:space="0" w:color="auto"/>
            </w:tcBorders>
            <w:vAlign w:val="center"/>
          </w:tcPr>
          <w:p w14:paraId="1A9BC552" w14:textId="77777777" w:rsidR="00AB29C8" w:rsidRPr="00FE2C88" w:rsidRDefault="00AB29C8" w:rsidP="00217EB2">
            <w:pPr>
              <w:keepLines/>
              <w:widowControl w:val="0"/>
              <w:spacing w:after="0"/>
              <w:jc w:val="both"/>
              <w:rPr>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
          <w:p w14:paraId="64ED9AB3" w14:textId="77777777" w:rsidR="00AB29C8"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A54C2E9"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0" w:type="auto"/>
            <w:vMerge/>
            <w:tcBorders>
              <w:left w:val="single" w:sz="4" w:space="0" w:color="auto"/>
              <w:right w:val="single" w:sz="4" w:space="0" w:color="auto"/>
            </w:tcBorders>
            <w:vAlign w:val="center"/>
          </w:tcPr>
          <w:p w14:paraId="70C61E1D" w14:textId="77777777" w:rsidR="00AB29C8" w:rsidRPr="00FE2C88" w:rsidRDefault="00AB29C8" w:rsidP="00217EB2">
            <w:pPr>
              <w:spacing w:after="0"/>
              <w:rPr>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191" w:name="_Toc144369166"/>
      <w:r>
        <w:rPr>
          <w:lang w:eastAsia="zh-CN"/>
        </w:rPr>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91"/>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r w:rsidR="00031393">
              <w:rPr>
                <w:rFonts w:ascii="Arial" w:hAnsi="Arial" w:cs="Arial"/>
                <w:b/>
                <w:kern w:val="2"/>
                <w:sz w:val="18"/>
                <w:szCs w:val="18"/>
                <w:lang w:val="en-US" w:eastAsia="zh-CN"/>
              </w:rPr>
              <w:t xml:space="preserve"> or (CA_nC)</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D0980">
        <w:trPr>
          <w:trHeight w:val="192"/>
          <w:jc w:val="center"/>
        </w:trPr>
        <w:tc>
          <w:tcPr>
            <w:tcW w:w="1679" w:type="dxa"/>
            <w:vMerge/>
            <w:tcBorders>
              <w:bottom w:val="single" w:sz="4" w:space="0" w:color="auto"/>
            </w:tcBorders>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D0980">
        <w:trPr>
          <w:trHeight w:val="192"/>
          <w:jc w:val="center"/>
        </w:trPr>
        <w:tc>
          <w:tcPr>
            <w:tcW w:w="1679" w:type="dxa"/>
            <w:tcBorders>
              <w:bottom w:val="nil"/>
            </w:tcBorders>
          </w:tcPr>
          <w:p w14:paraId="31DC2FF3" w14:textId="1B8EC127" w:rsidR="00F41827" w:rsidRPr="00AE70E3" w:rsidRDefault="00F41827" w:rsidP="00F41827">
            <w:pPr>
              <w:keepLines/>
              <w:widowControl w:val="0"/>
              <w:spacing w:after="0"/>
              <w:jc w:val="both"/>
              <w:rPr>
                <w:rFonts w:ascii="Arial" w:hAnsi="Arial" w:cs="Arial"/>
                <w:kern w:val="2"/>
                <w:sz w:val="18"/>
                <w:szCs w:val="18"/>
                <w:lang w:val="en-US" w:eastAsia="zh-CN"/>
              </w:rPr>
            </w:pPr>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p>
        </w:tc>
        <w:tc>
          <w:tcPr>
            <w:tcW w:w="2045" w:type="dxa"/>
            <w:shd w:val="clear" w:color="auto" w:fill="auto"/>
          </w:tcPr>
          <w:p w14:paraId="672846C8" w14:textId="4E94A905" w:rsidR="00F41827" w:rsidRPr="00AE70E3" w:rsidRDefault="00F41827" w:rsidP="00F41827">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F3047C4" w14:textId="3824F2F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A3DED43" w14:textId="7C89D8E0"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C412FC" w14:textId="4F51FFD6"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r>
      <w:tr w:rsidR="00F41827" w:rsidRPr="00AE70E3" w14:paraId="6E1B718F" w14:textId="77777777" w:rsidTr="00FD0980">
        <w:trPr>
          <w:trHeight w:val="192"/>
          <w:jc w:val="center"/>
        </w:trPr>
        <w:tc>
          <w:tcPr>
            <w:tcW w:w="1679" w:type="dxa"/>
            <w:tcBorders>
              <w:top w:val="nil"/>
            </w:tcBorders>
          </w:tcPr>
          <w:p w14:paraId="60AAA257" w14:textId="77777777" w:rsidR="00F41827" w:rsidRPr="00AE70E3" w:rsidRDefault="00F41827" w:rsidP="00F41827">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22C4B7" w14:textId="64D41335" w:rsidR="00F41827" w:rsidRPr="00AE70E3" w:rsidRDefault="00F41827" w:rsidP="00F41827">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9E1638B" w14:textId="36F1B33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B494C7" w14:textId="71753273"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8BC627E" w14:textId="381D4E14"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192" w:name="_Toc144369167"/>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92"/>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1CD2B3F" w:rsidR="009849D2" w:rsidRDefault="00253D4B" w:rsidP="009849D2">
      <w:pPr>
        <w:rPr>
          <w:lang w:eastAsia="zh-CN"/>
        </w:rPr>
      </w:pPr>
      <w:r>
        <w:rPr>
          <w:lang w:eastAsia="zh-CN"/>
        </w:rPr>
        <w:t>For UL CA_n28A-n77A, b</w:t>
      </w:r>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p>
    <w:p w14:paraId="6D479950" w14:textId="71846AE4" w:rsidR="006E1B89" w:rsidRPr="00CC54ED" w:rsidRDefault="00401586" w:rsidP="00FD0980">
      <w:pPr>
        <w:overflowPunct/>
        <w:autoSpaceDE/>
        <w:autoSpaceDN/>
        <w:adjustRightInd/>
        <w:spacing w:after="160" w:line="259" w:lineRule="auto"/>
        <w:textAlignment w:val="auto"/>
      </w:pPr>
      <w:r>
        <w:t xml:space="preserve">  -  </w:t>
      </w:r>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r w:rsidR="006F287B">
        <w:t>3</w:t>
      </w:r>
      <w:r w:rsidR="006E1B89">
        <w:t>].</w:t>
      </w:r>
    </w:p>
    <w:p w14:paraId="6ED1939C" w14:textId="70D2B1EC" w:rsidR="006E1B89" w:rsidRPr="008670E0" w:rsidRDefault="00401586" w:rsidP="00FD0980">
      <w:pPr>
        <w:overflowPunct/>
        <w:autoSpaceDE/>
        <w:autoSpaceDN/>
        <w:adjustRightInd/>
        <w:spacing w:after="160" w:line="259" w:lineRule="auto"/>
        <w:textAlignment w:val="auto"/>
      </w:pPr>
      <w:r>
        <w:t xml:space="preserve">  -  </w:t>
      </w:r>
      <w:r w:rsidR="006E1B89" w:rsidRPr="008670E0">
        <w:t>IMD4</w:t>
      </w:r>
    </w:p>
    <w:p w14:paraId="7918CA1E" w14:textId="60D6F245" w:rsidR="006E1B89" w:rsidRPr="00CC54ED" w:rsidRDefault="00401586" w:rsidP="00FD0980">
      <w:pPr>
        <w:overflowPunct/>
        <w:autoSpaceDE/>
        <w:autoSpaceDN/>
        <w:adjustRightInd/>
        <w:spacing w:after="160" w:line="259" w:lineRule="auto"/>
        <w:textAlignment w:val="auto"/>
      </w:pPr>
      <w:r>
        <w:t xml:space="preserve">  -  </w:t>
      </w:r>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p>
    <w:p w14:paraId="470EEA3E" w14:textId="3EE0292A" w:rsidR="006E1B89" w:rsidRPr="00CC54ED" w:rsidRDefault="00401586" w:rsidP="00FD0980">
      <w:pPr>
        <w:overflowPunct/>
        <w:autoSpaceDE/>
        <w:autoSpaceDN/>
        <w:adjustRightInd/>
        <w:spacing w:after="160" w:line="259" w:lineRule="auto"/>
        <w:textAlignment w:val="auto"/>
      </w:pPr>
      <w:r>
        <w:t xml:space="preserve">  -  </w:t>
      </w:r>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r w:rsidR="006F287B">
        <w:t>3</w:t>
      </w:r>
      <w:r w:rsidR="006E1B89">
        <w:t>].</w:t>
      </w:r>
    </w:p>
    <w:p w14:paraId="223D246B" w14:textId="7468D568" w:rsidR="006E1B89" w:rsidRPr="00CC54ED" w:rsidRDefault="00401586" w:rsidP="00FD0980">
      <w:pPr>
        <w:overflowPunct/>
        <w:autoSpaceDE/>
        <w:autoSpaceDN/>
        <w:adjustRightInd/>
        <w:spacing w:after="160" w:line="259" w:lineRule="auto"/>
        <w:textAlignment w:val="auto"/>
      </w:pPr>
      <w:r>
        <w:t xml:space="preserve">  -  </w:t>
      </w:r>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p>
    <w:p w14:paraId="1EAAD2D2" w14:textId="77777777" w:rsidR="006E1B89" w:rsidRPr="00C113E1" w:rsidRDefault="006E1B89" w:rsidP="006E1B89">
      <w:pPr>
        <w:rPr>
          <w:lang w:eastAsia="zh-CN"/>
        </w:rPr>
      </w:pPr>
      <w:r>
        <w:rPr>
          <w:lang w:eastAsia="zh-CN"/>
        </w:rPr>
        <w:t>T</w:t>
      </w:r>
      <w:r w:rsidRPr="00C113E1">
        <w:rPr>
          <w:lang w:eastAsia="zh-CN"/>
        </w:rPr>
        <w:t>he MSD exception</w:t>
      </w:r>
      <w:r>
        <w:rPr>
          <w:lang w:eastAsia="zh-CN"/>
        </w:rPr>
        <w:t xml:space="preserve"> is defined </w:t>
      </w:r>
      <w:r w:rsidRPr="00C113E1">
        <w:rPr>
          <w:lang w:eastAsia="zh-CN"/>
        </w:rPr>
        <w:t>as below.</w:t>
      </w:r>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FD0980">
        <w:trPr>
          <w:trHeight w:val="187"/>
          <w:jc w:val="center"/>
        </w:trPr>
        <w:tc>
          <w:tcPr>
            <w:tcW w:w="2006" w:type="dxa"/>
            <w:tcBorders>
              <w:top w:val="nil"/>
              <w:left w:val="single" w:sz="4" w:space="0" w:color="auto"/>
              <w:bottom w:val="nil"/>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FD0980">
        <w:trPr>
          <w:trHeight w:val="187"/>
          <w:jc w:val="center"/>
        </w:trPr>
        <w:tc>
          <w:tcPr>
            <w:tcW w:w="2006" w:type="dxa"/>
            <w:tcBorders>
              <w:top w:val="nil"/>
              <w:left w:val="single" w:sz="4" w:space="0" w:color="auto"/>
              <w:bottom w:val="nil"/>
              <w:right w:val="single" w:sz="4" w:space="0" w:color="auto"/>
            </w:tcBorders>
          </w:tcPr>
          <w:p w14:paraId="1C6EABC2"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BFF0CA" w14:textId="11548C11"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A8561E1" w14:textId="738E1162"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A08CF2C" w14:textId="2C3DD90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0D467" w14:textId="5BBCE30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E1525B" w14:textId="785F31F3"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2125DA" w14:textId="770C3B5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61042" w14:textId="2B4EB4B5"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9A9BAE" w14:textId="05774DB6"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zh-CN"/>
              </w:rPr>
              <w:t>IMD2</w:t>
            </w:r>
            <w:r w:rsidRPr="00FD0980">
              <w:rPr>
                <w:rFonts w:ascii="Arial" w:hAnsi="Arial" w:cs="Arial"/>
                <w:sz w:val="18"/>
                <w:szCs w:val="18"/>
                <w:vertAlign w:val="superscript"/>
                <w:lang w:eastAsia="zh-CN"/>
              </w:rPr>
              <w:t>7</w:t>
            </w:r>
          </w:p>
        </w:tc>
      </w:tr>
      <w:tr w:rsidR="00EA4B60" w:rsidRPr="00AE70E3" w14:paraId="38B44B0D" w14:textId="77777777" w:rsidTr="00FD0980">
        <w:trPr>
          <w:trHeight w:val="187"/>
          <w:jc w:val="center"/>
        </w:trPr>
        <w:tc>
          <w:tcPr>
            <w:tcW w:w="2006" w:type="dxa"/>
            <w:tcBorders>
              <w:top w:val="nil"/>
              <w:left w:val="single" w:sz="4" w:space="0" w:color="auto"/>
              <w:bottom w:val="nil"/>
              <w:right w:val="single" w:sz="4" w:space="0" w:color="auto"/>
            </w:tcBorders>
          </w:tcPr>
          <w:p w14:paraId="562362ED"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7135D" w14:textId="4CECFD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n77</w:t>
            </w:r>
            <w:r w:rsidRPr="00FD0980">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CE9488" w14:textId="3ABE9066"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24CC4B" w14:textId="3BB66495"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E3D80" w14:textId="5F3D8590"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4A32D6" w14:textId="5639D28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8D25B0" w14:textId="034F8B59"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BCAFE" w14:textId="1DA18F2E"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D76E6E" w14:textId="59FE93E1"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ja-JP"/>
              </w:rPr>
              <w:t>N/A</w:t>
            </w:r>
          </w:p>
        </w:tc>
      </w:tr>
      <w:tr w:rsidR="00EA4B60" w:rsidRPr="00AE70E3" w14:paraId="56133DF0" w14:textId="77777777" w:rsidTr="00FD0980">
        <w:trPr>
          <w:trHeight w:val="187"/>
          <w:jc w:val="center"/>
        </w:trPr>
        <w:tc>
          <w:tcPr>
            <w:tcW w:w="2006" w:type="dxa"/>
            <w:tcBorders>
              <w:top w:val="nil"/>
              <w:left w:val="single" w:sz="4" w:space="0" w:color="auto"/>
              <w:bottom w:val="nil"/>
              <w:right w:val="single" w:sz="4" w:space="0" w:color="auto"/>
            </w:tcBorders>
          </w:tcPr>
          <w:p w14:paraId="5D254FB6"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503" w14:textId="58AFD9B8"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EB19383" w14:textId="6D405E14"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725</w:t>
            </w:r>
          </w:p>
        </w:tc>
        <w:tc>
          <w:tcPr>
            <w:tcW w:w="964" w:type="dxa"/>
            <w:tcBorders>
              <w:top w:val="single" w:sz="4" w:space="0" w:color="auto"/>
              <w:left w:val="single" w:sz="4" w:space="0" w:color="auto"/>
              <w:bottom w:val="single" w:sz="4" w:space="0" w:color="auto"/>
              <w:right w:val="single" w:sz="4" w:space="0" w:color="auto"/>
            </w:tcBorders>
          </w:tcPr>
          <w:p w14:paraId="4D74BFF6" w14:textId="5966173B"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52320" w14:textId="3C9616EA"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14589" w14:textId="64F9D8B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E57A7B" w14:textId="5FFC9A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F986EC4" w14:textId="78B8A5C2"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E23E1" w14:textId="5EBBF43E"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rPr>
              <w:t>IMD4</w:t>
            </w:r>
            <w:r w:rsidRPr="00FD0980">
              <w:rPr>
                <w:rFonts w:ascii="Arial" w:hAnsi="Arial" w:cs="Arial"/>
                <w:color w:val="FF0000"/>
                <w:sz w:val="18"/>
                <w:szCs w:val="18"/>
                <w:vertAlign w:val="superscript"/>
              </w:rPr>
              <w:t>X</w:t>
            </w:r>
          </w:p>
        </w:tc>
      </w:tr>
      <w:tr w:rsidR="00EA4B60" w:rsidRPr="00AE70E3" w14:paraId="6A444F7A" w14:textId="77777777" w:rsidTr="00FD0980">
        <w:trPr>
          <w:trHeight w:val="187"/>
          <w:jc w:val="center"/>
        </w:trPr>
        <w:tc>
          <w:tcPr>
            <w:tcW w:w="2006" w:type="dxa"/>
            <w:tcBorders>
              <w:top w:val="nil"/>
              <w:left w:val="single" w:sz="4" w:space="0" w:color="auto"/>
              <w:bottom w:val="nil"/>
              <w:right w:val="single" w:sz="4" w:space="0" w:color="auto"/>
            </w:tcBorders>
          </w:tcPr>
          <w:p w14:paraId="0D509E3A"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8D2DFD3" w14:textId="2DCA4FDE" w:rsidR="00EA4B60" w:rsidRPr="00AE70E3" w:rsidRDefault="00EA4B60" w:rsidP="00EA4B60">
            <w:pPr>
              <w:keepNext/>
              <w:keepLines/>
              <w:spacing w:after="0"/>
              <w:jc w:val="center"/>
              <w:rPr>
                <w:rFonts w:ascii="Arial" w:eastAsia="DengXian" w:hAnsi="Arial"/>
                <w:sz w:val="18"/>
                <w:lang w:val="en-US" w:eastAsia="zh-CN"/>
              </w:rPr>
            </w:pPr>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CE189CD" w14:textId="2011BA0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737069BE" w14:textId="6319F302"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9589FF" w14:textId="758C7F78"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BCBBD" w14:textId="2A03267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C23CBCE" w14:textId="55E67CAA"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E75E0" w14:textId="064967C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0CFCA1" w14:textId="491E9428"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EA4B60" w:rsidRPr="00AE70E3" w14:paraId="3B7B05A5"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13B2E6BE"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514AD1F3" w14:textId="77777777" w:rsidR="00EA4B60" w:rsidRPr="00AE70E3" w:rsidRDefault="00EA4B60" w:rsidP="00EA4B60">
            <w:pPr>
              <w:keepNext/>
              <w:keepLines/>
              <w:spacing w:after="0"/>
              <w:jc w:val="center"/>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E6549B1" w14:textId="3526A716"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4EC8F327" w14:textId="26E4C7B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4EF92" w14:textId="31CD9CD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763B2" w14:textId="38064E7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8886B38" w14:textId="64FC7F0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62F17" w14:textId="45A1DC93"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966D7" w14:textId="6D97D39C"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996E7B" w:rsidRPr="00AE70E3" w14:paraId="7FB5152D" w14:textId="77777777" w:rsidTr="00217EB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FD0980" w:rsidRDefault="00996E7B" w:rsidP="00996E7B">
            <w:pPr>
              <w:pStyle w:val="TAN"/>
              <w:rPr>
                <w:rFonts w:eastAsia="Malgun Gothic" w:cs="Arial"/>
                <w:szCs w:val="18"/>
                <w:lang w:eastAsia="ko-KR"/>
              </w:rPr>
            </w:pPr>
            <w:r w:rsidRPr="00FD0980">
              <w:rPr>
                <w:rFonts w:eastAsia="Yu Mincho" w:cs="Arial"/>
                <w:szCs w:val="18"/>
                <w:lang w:eastAsia="ja-JP"/>
              </w:rPr>
              <w:t>NOTE 7:</w:t>
            </w:r>
            <w:r w:rsidRPr="00FD0980">
              <w:rPr>
                <w:rFonts w:cs="Arial"/>
                <w:szCs w:val="18"/>
                <w:lang w:eastAsia="zh-CN"/>
              </w:rPr>
              <w:t xml:space="preserve"> In current release the maximum separation bandwidth class is 600MHz</w:t>
            </w:r>
            <w:r w:rsidRPr="00FD0980">
              <w:rPr>
                <w:rFonts w:eastAsia="Malgun Gothic" w:cs="Arial"/>
                <w:szCs w:val="18"/>
                <w:lang w:eastAsia="ko-KR"/>
              </w:rPr>
              <w:t>,</w:t>
            </w:r>
            <w:r w:rsidRPr="00FD0980">
              <w:rPr>
                <w:rFonts w:cs="Arial"/>
                <w:szCs w:val="18"/>
                <w:lang w:val="en-US" w:eastAsia="zh-CN"/>
              </w:rPr>
              <w:t xml:space="preserve"> t</w:t>
            </w:r>
            <w:r w:rsidRPr="00FD0980">
              <w:rPr>
                <w:rFonts w:eastAsia="Malgun Gothic" w:cs="Arial"/>
                <w:szCs w:val="18"/>
                <w:lang w:eastAsia="ko-KR"/>
              </w:rPr>
              <w:t>herefore, no </w:t>
            </w:r>
            <w:r w:rsidRPr="00FD0980">
              <w:rPr>
                <w:rFonts w:cs="Arial"/>
                <w:szCs w:val="18"/>
                <w:lang w:val="en-US" w:eastAsia="zh-CN"/>
              </w:rPr>
              <w:t xml:space="preserve">IMD2 </w:t>
            </w:r>
            <w:r w:rsidRPr="00FD0980">
              <w:rPr>
                <w:rFonts w:eastAsia="Malgun Gothic" w:cs="Arial"/>
                <w:szCs w:val="18"/>
                <w:lang w:eastAsia="ko-KR"/>
              </w:rPr>
              <w:t>MSD requirement apply for this CA configuration when two uplink sub blocks are assigned within CA_77(2A).</w:t>
            </w:r>
          </w:p>
          <w:p w14:paraId="14AFCDDC" w14:textId="77777777" w:rsidR="00996E7B" w:rsidRPr="00FD0980" w:rsidRDefault="00996E7B" w:rsidP="00996E7B">
            <w:pPr>
              <w:keepNext/>
              <w:keepLines/>
              <w:spacing w:after="0"/>
              <w:ind w:left="851" w:hanging="851"/>
              <w:rPr>
                <w:rFonts w:ascii="Arial" w:eastAsia="Yu Mincho" w:hAnsi="Arial" w:cs="Arial"/>
                <w:sz w:val="18"/>
                <w:szCs w:val="18"/>
                <w:lang w:eastAsia="ja-JP"/>
              </w:rPr>
            </w:pPr>
            <w:r w:rsidRPr="00FD0980">
              <w:rPr>
                <w:rFonts w:ascii="Arial" w:eastAsia="Yu Mincho" w:hAnsi="Arial" w:cs="Arial"/>
                <w:sz w:val="18"/>
                <w:szCs w:val="18"/>
                <w:lang w:eastAsia="ja-JP"/>
              </w:rPr>
              <w:t xml:space="preserve">NOTE 12: </w:t>
            </w:r>
            <w:r w:rsidRPr="00FD0980">
              <w:rPr>
                <w:rFonts w:ascii="Arial" w:hAnsi="Arial" w:cs="Arial"/>
                <w:sz w:val="18"/>
                <w:szCs w:val="18"/>
              </w:rPr>
              <w:t>This band supports intra-band non-contiguous uplink configuration.</w:t>
            </w:r>
          </w:p>
          <w:p w14:paraId="377938C7" w14:textId="77777777" w:rsidR="00996E7B" w:rsidRPr="00FD0980" w:rsidRDefault="00996E7B" w:rsidP="00996E7B">
            <w:pPr>
              <w:keepNext/>
              <w:keepLines/>
              <w:spacing w:after="0"/>
              <w:rPr>
                <w:rFonts w:ascii="Arial" w:hAnsi="Arial" w:cs="Arial"/>
                <w:sz w:val="18"/>
                <w:szCs w:val="18"/>
              </w:rPr>
            </w:pPr>
            <w:r w:rsidRPr="00FD0980">
              <w:rPr>
                <w:rFonts w:ascii="Arial" w:hAnsi="Arial" w:cs="Arial"/>
                <w:color w:val="FF0000"/>
                <w:sz w:val="18"/>
                <w:szCs w:val="18"/>
              </w:rPr>
              <w:t>NOTE X:</w:t>
            </w:r>
            <w:r w:rsidRPr="00FD0980">
              <w:rPr>
                <w:rFonts w:ascii="Arial" w:hAnsi="Arial" w:cs="Arial"/>
                <w:sz w:val="18"/>
                <w:szCs w:val="18"/>
              </w:rPr>
              <w:tab/>
              <w:t>This band is subject to IMD6 also which MSD is not specified</w:t>
            </w:r>
            <w:r w:rsidRPr="00FD0980">
              <w:rPr>
                <w:rFonts w:ascii="Arial" w:hAnsi="Arial" w:cs="Arial"/>
                <w:sz w:val="18"/>
                <w:szCs w:val="18"/>
                <w:lang w:eastAsia="ja-JP"/>
              </w:rPr>
              <w:t>.</w:t>
            </w:r>
          </w:p>
          <w:p w14:paraId="18729B1B" w14:textId="77777777" w:rsidR="00996E7B" w:rsidRPr="00AE70E3" w:rsidRDefault="00996E7B" w:rsidP="009E58AF">
            <w:pPr>
              <w:keepNext/>
              <w:keepLines/>
              <w:spacing w:after="0"/>
              <w:jc w:val="center"/>
              <w:rPr>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193" w:name="_Toc144369168"/>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193"/>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194" w:name="_Toc144369169"/>
      <w:r>
        <w:rPr>
          <w:rFonts w:hint="eastAsia"/>
          <w:lang w:eastAsia="zh-CN"/>
        </w:rPr>
        <w:t>5.12</w:t>
      </w:r>
      <w:r w:rsidRPr="0042354D">
        <w:tab/>
      </w:r>
      <w:r w:rsidRPr="0042354D">
        <w:rPr>
          <w:lang w:eastAsia="zh-CN"/>
        </w:rPr>
        <w:t>CA_n1-n41</w:t>
      </w:r>
      <w:bookmarkEnd w:id="194"/>
    </w:p>
    <w:p w14:paraId="0B4C46CC" w14:textId="4201F7AA" w:rsidR="0040403F" w:rsidRPr="0042354D" w:rsidRDefault="0040403F" w:rsidP="006D3329">
      <w:pPr>
        <w:pStyle w:val="Heading3"/>
        <w:rPr>
          <w:lang w:eastAsia="zh-CN"/>
        </w:rPr>
      </w:pPr>
      <w:bookmarkStart w:id="195" w:name="_Toc144369170"/>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195"/>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196" w:name="_Toc144369171"/>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196"/>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197" w:name="_Toc144369172"/>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197"/>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198" w:name="_Toc144369173"/>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198"/>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199" w:name="_Toc144369174"/>
      <w:r>
        <w:rPr>
          <w:rFonts w:hint="eastAsia"/>
          <w:lang w:eastAsia="zh-CN"/>
        </w:rPr>
        <w:t>5.13</w:t>
      </w:r>
      <w:r w:rsidRPr="00AE70E3">
        <w:tab/>
      </w:r>
      <w:r w:rsidRPr="00AE70E3">
        <w:rPr>
          <w:lang w:eastAsia="zh-CN"/>
        </w:rPr>
        <w:t>CA_n</w:t>
      </w:r>
      <w:r>
        <w:rPr>
          <w:lang w:eastAsia="zh-CN"/>
        </w:rPr>
        <w:t>1</w:t>
      </w:r>
      <w:r w:rsidRPr="00AE70E3">
        <w:rPr>
          <w:lang w:eastAsia="zh-CN"/>
        </w:rPr>
        <w:t>-n77</w:t>
      </w:r>
      <w:bookmarkEnd w:id="199"/>
    </w:p>
    <w:p w14:paraId="59D4E259" w14:textId="46CE94E7" w:rsidR="00674E27" w:rsidRPr="00AE70E3" w:rsidRDefault="00674E27" w:rsidP="003A1076">
      <w:pPr>
        <w:pStyle w:val="Heading3"/>
        <w:rPr>
          <w:lang w:eastAsia="zh-CN"/>
        </w:rPr>
      </w:pPr>
      <w:bookmarkStart w:id="200" w:name="_Toc144369175"/>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0"/>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4C338DAA" w14:textId="77777777" w:rsidR="00674E27" w:rsidRDefault="00674E27" w:rsidP="00134EAB">
            <w:pPr>
              <w:keepLines/>
              <w:widowControl w:val="0"/>
              <w:spacing w:after="0"/>
              <w:jc w:val="center"/>
              <w:rPr>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p w14:paraId="40D9C367" w14:textId="26BF3E51" w:rsidR="006D2D11" w:rsidRPr="00FD0980" w:rsidRDefault="006D2D11" w:rsidP="00134EAB">
            <w:pPr>
              <w:keepLines/>
              <w:widowControl w:val="0"/>
              <w:spacing w:after="0"/>
              <w:jc w:val="center"/>
              <w:rPr>
                <w:rFonts w:ascii="Arial" w:hAnsi="Arial" w:cs="Arial"/>
                <w:color w:val="0000FF"/>
                <w:sz w:val="18"/>
              </w:rPr>
            </w:pPr>
            <w:r>
              <w:rPr>
                <w:rFonts w:ascii="Arial" w:hAnsi="Arial" w:cs="Arial"/>
                <w:color w:val="0000FF"/>
                <w:sz w:val="18"/>
              </w:rPr>
              <w:t>CA_n77(2A)</w:t>
            </w:r>
            <w:r w:rsidRPr="00FD0980">
              <w:rPr>
                <w:rFonts w:ascii="Arial" w:hAnsi="Arial" w:cs="Arial"/>
                <w:color w:val="0000FF"/>
                <w:sz w:val="18"/>
                <w:vertAlign w:val="superscript"/>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r w:rsidRPr="00D52B73">
              <w:rPr>
                <w:rFonts w:ascii="Arial" w:hAnsi="Arial"/>
                <w:sz w:val="18"/>
                <w:szCs w:val="21"/>
                <w:lang w:eastAsia="zh-CN"/>
              </w:rPr>
              <w:t>NOTE 9: Power Class 1.5 is allowed for this single uplink carrier in this downlink/uplink combination.</w:t>
            </w: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01" w:name="_Toc144369176"/>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1"/>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02" w:name="_Toc144369177"/>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2"/>
    </w:p>
    <w:p w14:paraId="586CEA7C" w14:textId="1003EC4D" w:rsidR="00674E27" w:rsidRDefault="00674E27" w:rsidP="00674E27">
      <w:pPr>
        <w:rPr>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p>
    <w:p w14:paraId="656C71A2" w14:textId="64F2BCF2" w:rsidR="00674E27" w:rsidRPr="00AE70E3" w:rsidRDefault="00674E27" w:rsidP="00FD0980">
      <w:pPr>
        <w:pStyle w:val="Heading4"/>
        <w:rPr>
          <w:lang w:eastAsia="zh-CN"/>
        </w:rPr>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700F38A" w:rsidR="00674E27" w:rsidRDefault="006D2D11" w:rsidP="00674E27">
      <w:pPr>
        <w:rPr>
          <w:lang w:eastAsia="zh-CN"/>
        </w:rPr>
      </w:pPr>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lang w:eastAsia="zh-CN"/>
        </w:rPr>
      </w:pPr>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p>
    <w:p w14:paraId="596C2BDB" w14:textId="090B008F" w:rsidR="006D2D11" w:rsidRPr="00DC7874"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401586">
        <w:rPr>
          <w:rFonts w:eastAsia="Yu Mincho"/>
          <w:lang w:eastAsia="ja-JP"/>
        </w:rPr>
        <w:t>IMD5</w:t>
      </w:r>
    </w:p>
    <w:p w14:paraId="25DB5809" w14:textId="0D38A347" w:rsidR="006D2D11" w:rsidRPr="00CC54ED"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293679">
        <w:rPr>
          <w:rFonts w:eastAsia="Yu Mincho"/>
          <w:lang w:eastAsia="ja-JP"/>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r w:rsidR="000A405D">
        <w:t>3</w:t>
      </w:r>
      <w:r w:rsidR="006D2D11">
        <w:t>].</w:t>
      </w:r>
    </w:p>
    <w:p w14:paraId="54F7EE02" w14:textId="19F1AE8F" w:rsidR="006D2D11" w:rsidRPr="00AE70E3" w:rsidRDefault="00293679" w:rsidP="006D2D11">
      <w:pPr>
        <w:rPr>
          <w:lang w:eastAsia="zh-CN"/>
        </w:rPr>
      </w:pPr>
      <w:r>
        <w:rPr>
          <w:rFonts w:eastAsia="Yu Mincho"/>
          <w:lang w:eastAsia="ja-JP"/>
        </w:rPr>
        <w:t xml:space="preserve">  -  </w:t>
      </w:r>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FD0980">
        <w:trPr>
          <w:trHeight w:val="187"/>
          <w:jc w:val="center"/>
        </w:trPr>
        <w:tc>
          <w:tcPr>
            <w:tcW w:w="2006" w:type="dxa"/>
            <w:vMerge/>
            <w:tcBorders>
              <w:top w:val="nil"/>
              <w:left w:val="single" w:sz="4" w:space="0" w:color="auto"/>
              <w:bottom w:val="nil"/>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FD0980">
        <w:trPr>
          <w:trHeight w:val="187"/>
          <w:jc w:val="center"/>
        </w:trPr>
        <w:tc>
          <w:tcPr>
            <w:tcW w:w="2006" w:type="dxa"/>
            <w:vMerge/>
            <w:tcBorders>
              <w:top w:val="nil"/>
              <w:left w:val="single" w:sz="4" w:space="0" w:color="auto"/>
              <w:bottom w:val="nil"/>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FD0980">
        <w:trPr>
          <w:trHeight w:val="187"/>
          <w:jc w:val="center"/>
        </w:trPr>
        <w:tc>
          <w:tcPr>
            <w:tcW w:w="2006" w:type="dxa"/>
            <w:vMerge/>
            <w:tcBorders>
              <w:top w:val="nil"/>
              <w:left w:val="single" w:sz="4" w:space="0" w:color="auto"/>
              <w:bottom w:val="nil"/>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FD0980">
        <w:trPr>
          <w:trHeight w:val="187"/>
          <w:jc w:val="center"/>
        </w:trPr>
        <w:tc>
          <w:tcPr>
            <w:tcW w:w="2006" w:type="dxa"/>
            <w:tcBorders>
              <w:top w:val="nil"/>
              <w:left w:val="single" w:sz="4" w:space="0" w:color="auto"/>
              <w:bottom w:val="nil"/>
              <w:right w:val="single" w:sz="4" w:space="0" w:color="auto"/>
            </w:tcBorders>
          </w:tcPr>
          <w:p w14:paraId="608F24A7"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E0AD5" w14:textId="6A55C43A" w:rsidR="006D2D11" w:rsidRPr="0085002E" w:rsidRDefault="006D2D11" w:rsidP="006D2D11">
            <w:pPr>
              <w:pStyle w:val="TAC"/>
              <w:keepNext w:val="0"/>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74728A5B" w14:textId="7755CD5E" w:rsidR="006D2D11" w:rsidRPr="006D2D11" w:rsidRDefault="006D2D11" w:rsidP="006D2D11">
            <w:pPr>
              <w:pStyle w:val="TAC"/>
              <w:keepNext w:val="0"/>
              <w:rPr>
                <w:rFonts w:eastAsia="Yu Mincho"/>
              </w:rPr>
            </w:pPr>
            <w:r w:rsidRPr="00FD0980">
              <w:t>N/A</w:t>
            </w:r>
          </w:p>
        </w:tc>
        <w:tc>
          <w:tcPr>
            <w:tcW w:w="964" w:type="dxa"/>
            <w:tcBorders>
              <w:top w:val="single" w:sz="4" w:space="0" w:color="auto"/>
              <w:left w:val="single" w:sz="4" w:space="0" w:color="auto"/>
              <w:bottom w:val="single" w:sz="4" w:space="0" w:color="auto"/>
              <w:right w:val="single" w:sz="4" w:space="0" w:color="auto"/>
            </w:tcBorders>
            <w:vAlign w:val="center"/>
          </w:tcPr>
          <w:p w14:paraId="6932C45C" w14:textId="31B4895C" w:rsidR="006D2D11" w:rsidRPr="0085002E" w:rsidRDefault="006D2D11" w:rsidP="006D2D11">
            <w:pPr>
              <w:pStyle w:val="TAC"/>
              <w:keepNext w:val="0"/>
              <w:rPr>
                <w:rFonts w:eastAsia="Yu Mincho"/>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BA3EEA3" w14:textId="76064BC9" w:rsidR="006D2D11" w:rsidRPr="0085002E" w:rsidRDefault="006D2D11" w:rsidP="006D2D11">
            <w:pPr>
              <w:pStyle w:val="TAC"/>
              <w:keepNext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6CEAA" w14:textId="6A965527" w:rsidR="006D2D11" w:rsidRPr="006D2D11" w:rsidRDefault="006D2D11" w:rsidP="006D2D11">
            <w:pPr>
              <w:pStyle w:val="TAC"/>
              <w:keepNext w:val="0"/>
              <w:rPr>
                <w:rFonts w:eastAsia="Yu Mincho"/>
              </w:rPr>
            </w:pPr>
            <w:r w:rsidRPr="00FD0980">
              <w:t>2130</w:t>
            </w:r>
          </w:p>
        </w:tc>
        <w:tc>
          <w:tcPr>
            <w:tcW w:w="977" w:type="dxa"/>
            <w:tcBorders>
              <w:top w:val="single" w:sz="4" w:space="0" w:color="auto"/>
              <w:left w:val="single" w:sz="4" w:space="0" w:color="auto"/>
              <w:bottom w:val="single" w:sz="4" w:space="0" w:color="auto"/>
              <w:right w:val="single" w:sz="4" w:space="0" w:color="auto"/>
            </w:tcBorders>
            <w:vAlign w:val="center"/>
          </w:tcPr>
          <w:p w14:paraId="0F33155F" w14:textId="244DB22E" w:rsidR="006D2D11" w:rsidRPr="0085002E" w:rsidRDefault="006D2D11" w:rsidP="006D2D11">
            <w:pPr>
              <w:pStyle w:val="TAC"/>
              <w:keepNext w:val="0"/>
              <w:rPr>
                <w:rFonts w:eastAsia="Yu Mincho"/>
              </w:rPr>
            </w:pPr>
            <w:r w:rsidRPr="00FD0980">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C7872C" w14:textId="53B94F99" w:rsidR="006D2D11" w:rsidRDefault="006D2D11" w:rsidP="006D2D11">
            <w:pPr>
              <w:pStyle w:val="TAC"/>
              <w:spacing w:line="260" w:lineRule="auto"/>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997C86" w14:textId="072F85F7" w:rsidR="006D2D11" w:rsidRPr="0085002E" w:rsidRDefault="006D2D11" w:rsidP="006D2D11">
            <w:pPr>
              <w:pStyle w:val="TAC"/>
              <w:keepNext w:val="0"/>
              <w:rPr>
                <w:rFonts w:eastAsia="Yu Mincho"/>
              </w:rPr>
            </w:pPr>
            <w:r w:rsidRPr="00FD0980">
              <w:t>IMD</w:t>
            </w:r>
            <w:r w:rsidRPr="006D2D11">
              <w:t>5</w:t>
            </w:r>
            <w:r w:rsidRPr="00FD0980">
              <w:rPr>
                <w:color w:val="FF0000"/>
                <w:vertAlign w:val="superscript"/>
              </w:rPr>
              <w:t>X</w:t>
            </w:r>
          </w:p>
        </w:tc>
      </w:tr>
      <w:tr w:rsidR="006D2D11" w:rsidRPr="00AE70E3" w14:paraId="1F61862A" w14:textId="77777777" w:rsidTr="00FD0980">
        <w:trPr>
          <w:trHeight w:val="187"/>
          <w:jc w:val="center"/>
        </w:trPr>
        <w:tc>
          <w:tcPr>
            <w:tcW w:w="2006" w:type="dxa"/>
            <w:tcBorders>
              <w:top w:val="nil"/>
              <w:left w:val="single" w:sz="4" w:space="0" w:color="auto"/>
              <w:bottom w:val="nil"/>
              <w:right w:val="single" w:sz="4" w:space="0" w:color="auto"/>
            </w:tcBorders>
          </w:tcPr>
          <w:p w14:paraId="6A41FBC6"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064D4FE" w14:textId="4532FEFD" w:rsidR="006D2D11" w:rsidRPr="0085002E" w:rsidRDefault="006D2D11" w:rsidP="006D2D11">
            <w:pPr>
              <w:pStyle w:val="TAC"/>
              <w:keepNext w:val="0"/>
              <w:rPr>
                <w:rFonts w:eastAsia="Yu Mincho"/>
              </w:rPr>
            </w:pPr>
            <w:r>
              <w:t>n77</w:t>
            </w:r>
            <w:r w:rsidRPr="00FD0980">
              <w:rPr>
                <w:color w:val="FF0000"/>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74BC3A1" w14:textId="506D1AD5" w:rsidR="006D2D11" w:rsidRPr="006D2D11" w:rsidRDefault="006D2D11" w:rsidP="006D2D11">
            <w:pPr>
              <w:pStyle w:val="TAC"/>
              <w:keepNext w:val="0"/>
              <w:rPr>
                <w:rFonts w:eastAsia="Yu Mincho"/>
              </w:rPr>
            </w:pPr>
            <w:r w:rsidRPr="00FD0980">
              <w:t>3310</w:t>
            </w:r>
          </w:p>
        </w:tc>
        <w:tc>
          <w:tcPr>
            <w:tcW w:w="964" w:type="dxa"/>
            <w:tcBorders>
              <w:top w:val="single" w:sz="4" w:space="0" w:color="auto"/>
              <w:left w:val="single" w:sz="4" w:space="0" w:color="auto"/>
              <w:bottom w:val="nil"/>
              <w:right w:val="single" w:sz="4" w:space="0" w:color="auto"/>
            </w:tcBorders>
            <w:vAlign w:val="center"/>
          </w:tcPr>
          <w:p w14:paraId="709CC989" w14:textId="04AB3EF1" w:rsidR="006D2D11" w:rsidRPr="0085002E" w:rsidRDefault="006D2D11" w:rsidP="006D2D11">
            <w:pPr>
              <w:pStyle w:val="TAC"/>
              <w:keepNext w:val="0"/>
              <w:rPr>
                <w:rFonts w:eastAsia="Yu Mincho"/>
              </w:rPr>
            </w:pPr>
            <w:r>
              <w:t>10</w:t>
            </w:r>
          </w:p>
        </w:tc>
        <w:tc>
          <w:tcPr>
            <w:tcW w:w="960" w:type="dxa"/>
            <w:tcBorders>
              <w:top w:val="single" w:sz="4" w:space="0" w:color="auto"/>
              <w:left w:val="single" w:sz="4" w:space="0" w:color="auto"/>
              <w:bottom w:val="nil"/>
              <w:right w:val="single" w:sz="4" w:space="0" w:color="auto"/>
            </w:tcBorders>
            <w:vAlign w:val="center"/>
          </w:tcPr>
          <w:p w14:paraId="49EC7106" w14:textId="389A43B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single" w:sz="4" w:space="0" w:color="auto"/>
              <w:left w:val="single" w:sz="4" w:space="0" w:color="auto"/>
              <w:bottom w:val="nil"/>
              <w:right w:val="single" w:sz="4" w:space="0" w:color="auto"/>
            </w:tcBorders>
            <w:vAlign w:val="center"/>
          </w:tcPr>
          <w:p w14:paraId="0EB8CE85" w14:textId="1123DA96" w:rsidR="006D2D11" w:rsidRPr="006D2D11" w:rsidRDefault="006D2D11" w:rsidP="006D2D11">
            <w:pPr>
              <w:pStyle w:val="TAC"/>
              <w:keepNext w:val="0"/>
              <w:rPr>
                <w:rFonts w:eastAsia="Yu Mincho"/>
              </w:rPr>
            </w:pPr>
            <w:r w:rsidRPr="00FD0980">
              <w:t>3310</w:t>
            </w:r>
          </w:p>
        </w:tc>
        <w:tc>
          <w:tcPr>
            <w:tcW w:w="977" w:type="dxa"/>
            <w:tcBorders>
              <w:top w:val="single" w:sz="4" w:space="0" w:color="auto"/>
              <w:left w:val="single" w:sz="4" w:space="0" w:color="auto"/>
              <w:bottom w:val="nil"/>
              <w:right w:val="single" w:sz="4" w:space="0" w:color="auto"/>
            </w:tcBorders>
            <w:vAlign w:val="center"/>
          </w:tcPr>
          <w:p w14:paraId="62D787E6" w14:textId="27855495" w:rsidR="006D2D11" w:rsidRPr="0085002E" w:rsidRDefault="006D2D11" w:rsidP="006D2D11">
            <w:pPr>
              <w:pStyle w:val="TAC"/>
              <w:keepNext w:val="0"/>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1857C9E" w14:textId="410A926C" w:rsidR="006D2D11" w:rsidRDefault="006D2D11" w:rsidP="006D2D11">
            <w:pPr>
              <w:pStyle w:val="TAC"/>
              <w:spacing w:line="260" w:lineRule="auto"/>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90A68C0" w14:textId="4DA01F36" w:rsidR="006D2D11" w:rsidRPr="0085002E" w:rsidRDefault="006D2D11" w:rsidP="006D2D11">
            <w:pPr>
              <w:pStyle w:val="TAC"/>
              <w:keepNext w:val="0"/>
              <w:rPr>
                <w:rFonts w:eastAsia="Yu Mincho"/>
              </w:rPr>
            </w:pPr>
            <w:r>
              <w:t>N/A</w:t>
            </w:r>
          </w:p>
        </w:tc>
      </w:tr>
      <w:tr w:rsidR="006D2D11" w:rsidRPr="00AE70E3" w14:paraId="0B26BBEA"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253AB271"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7DC61CE" w14:textId="77777777" w:rsidR="006D2D11" w:rsidRPr="0085002E" w:rsidRDefault="006D2D11" w:rsidP="006D2D11">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3CA103FD" w14:textId="12DA3CA0" w:rsidR="006D2D11" w:rsidRPr="006D2D11" w:rsidRDefault="006D2D11" w:rsidP="006D2D11">
            <w:pPr>
              <w:pStyle w:val="TAC"/>
              <w:keepNext w:val="0"/>
              <w:rPr>
                <w:rFonts w:eastAsia="Yu Mincho"/>
              </w:rPr>
            </w:pPr>
            <w:r w:rsidRPr="00FD0980">
              <w:t>3900</w:t>
            </w:r>
          </w:p>
        </w:tc>
        <w:tc>
          <w:tcPr>
            <w:tcW w:w="964" w:type="dxa"/>
            <w:tcBorders>
              <w:top w:val="nil"/>
              <w:left w:val="single" w:sz="4" w:space="0" w:color="auto"/>
              <w:bottom w:val="single" w:sz="4" w:space="0" w:color="auto"/>
              <w:right w:val="single" w:sz="4" w:space="0" w:color="auto"/>
            </w:tcBorders>
            <w:vAlign w:val="center"/>
          </w:tcPr>
          <w:p w14:paraId="0822C6D2" w14:textId="59549014" w:rsidR="006D2D11" w:rsidRPr="0085002E" w:rsidRDefault="006D2D11" w:rsidP="006D2D11">
            <w:pPr>
              <w:pStyle w:val="TAC"/>
              <w:keepNext w:val="0"/>
              <w:rPr>
                <w:rFonts w:eastAsia="Yu Mincho"/>
              </w:rPr>
            </w:pPr>
            <w:r>
              <w:t>10</w:t>
            </w:r>
          </w:p>
        </w:tc>
        <w:tc>
          <w:tcPr>
            <w:tcW w:w="960" w:type="dxa"/>
            <w:tcBorders>
              <w:top w:val="nil"/>
              <w:left w:val="single" w:sz="4" w:space="0" w:color="auto"/>
              <w:bottom w:val="single" w:sz="4" w:space="0" w:color="auto"/>
              <w:right w:val="single" w:sz="4" w:space="0" w:color="auto"/>
            </w:tcBorders>
            <w:vAlign w:val="center"/>
          </w:tcPr>
          <w:p w14:paraId="39322BD3" w14:textId="1C2833D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nil"/>
              <w:left w:val="single" w:sz="4" w:space="0" w:color="auto"/>
              <w:bottom w:val="single" w:sz="4" w:space="0" w:color="auto"/>
              <w:right w:val="single" w:sz="4" w:space="0" w:color="auto"/>
            </w:tcBorders>
            <w:vAlign w:val="center"/>
          </w:tcPr>
          <w:p w14:paraId="54C806B5" w14:textId="4D58CFFD" w:rsidR="006D2D11" w:rsidRPr="006D2D11" w:rsidRDefault="006D2D11" w:rsidP="006D2D11">
            <w:pPr>
              <w:pStyle w:val="TAC"/>
              <w:keepNext w:val="0"/>
              <w:rPr>
                <w:rFonts w:eastAsia="Yu Mincho"/>
              </w:rPr>
            </w:pPr>
            <w:r w:rsidRPr="00FD0980">
              <w:t>3900</w:t>
            </w:r>
          </w:p>
        </w:tc>
        <w:tc>
          <w:tcPr>
            <w:tcW w:w="977" w:type="dxa"/>
            <w:tcBorders>
              <w:top w:val="nil"/>
              <w:left w:val="single" w:sz="4" w:space="0" w:color="auto"/>
              <w:bottom w:val="single" w:sz="4" w:space="0" w:color="auto"/>
              <w:right w:val="single" w:sz="4" w:space="0" w:color="auto"/>
            </w:tcBorders>
            <w:vAlign w:val="center"/>
          </w:tcPr>
          <w:p w14:paraId="18B62B6B" w14:textId="632FE870" w:rsidR="006D2D11" w:rsidRPr="0085002E" w:rsidRDefault="006D2D11" w:rsidP="006D2D11">
            <w:pPr>
              <w:pStyle w:val="TAC"/>
              <w:keepNext w:val="0"/>
              <w:rPr>
                <w:rFonts w:eastAsia="Yu Mincho"/>
              </w:rPr>
            </w:pPr>
            <w:r>
              <w:t>N/A</w:t>
            </w:r>
          </w:p>
        </w:tc>
        <w:tc>
          <w:tcPr>
            <w:tcW w:w="828" w:type="dxa"/>
            <w:tcBorders>
              <w:top w:val="nil"/>
              <w:left w:val="single" w:sz="4" w:space="0" w:color="auto"/>
              <w:bottom w:val="single" w:sz="4" w:space="0" w:color="auto"/>
              <w:right w:val="single" w:sz="4" w:space="0" w:color="auto"/>
            </w:tcBorders>
            <w:vAlign w:val="center"/>
          </w:tcPr>
          <w:p w14:paraId="1FAC5D4C" w14:textId="3FF4EE20" w:rsidR="006D2D11" w:rsidRDefault="006D2D11" w:rsidP="006D2D11">
            <w:pPr>
              <w:pStyle w:val="TAC"/>
              <w:spacing w:line="260" w:lineRule="auto"/>
              <w:rPr>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3283F3A4" w14:textId="32600882" w:rsidR="006D2D11" w:rsidRPr="0085002E" w:rsidRDefault="006D2D11" w:rsidP="006D2D11">
            <w:pPr>
              <w:pStyle w:val="TAC"/>
              <w:keepNext w:val="0"/>
              <w:rPr>
                <w:rFonts w:eastAsia="Yu Mincho"/>
              </w:rPr>
            </w:pPr>
            <w: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6EBD55DF" w14:textId="77777777" w:rsidR="006D2D11" w:rsidRDefault="006D2D11" w:rsidP="006D2D11">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FD0980">
      <w:pPr>
        <w:pStyle w:val="Heading4"/>
        <w:rPr>
          <w:lang w:eastAsia="zh-CN"/>
        </w:rPr>
      </w:pPr>
      <w:bookmarkStart w:id="203" w:name="MCCQCTEMPBM_00000067"/>
      <w:r>
        <w:rPr>
          <w:lang w:eastAsia="zh-CN"/>
        </w:rPr>
        <w:t xml:space="preserve">5.13.3.2      </w:t>
      </w:r>
      <w:r w:rsidR="00674E27" w:rsidRPr="003A1076">
        <w:rPr>
          <w:lang w:eastAsia="zh-CN"/>
        </w:rPr>
        <w:t>Power class 2 for single uplink n77</w:t>
      </w:r>
    </w:p>
    <w:bookmarkEnd w:id="203"/>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lang w:eastAsia="zh-CN"/>
        </w:rPr>
      </w:pPr>
      <w:r>
        <w:rPr>
          <w:rFonts w:hint="eastAsia"/>
          <w:lang w:eastAsia="zh-CN"/>
        </w:rPr>
        <w:t>T</w:t>
      </w:r>
      <w:r>
        <w:rPr>
          <w:lang w:eastAsia="zh-CN"/>
        </w:rPr>
        <w:t>herefore, no MSD exception needs to be defined.</w:t>
      </w:r>
    </w:p>
    <w:p w14:paraId="361FC676" w14:textId="77777777" w:rsidR="00C221E0" w:rsidRDefault="00C221E0" w:rsidP="00FD0980">
      <w:pPr>
        <w:pStyle w:val="Heading4"/>
        <w:rPr>
          <w:lang w:eastAsia="zh-CN"/>
        </w:rPr>
      </w:pPr>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7C0D66AB" w14:textId="77777777" w:rsidR="00C221E0" w:rsidRPr="00F6020E" w:rsidRDefault="00C221E0" w:rsidP="00C221E0">
      <w:pPr>
        <w:widowControl w:val="0"/>
        <w:spacing w:after="0"/>
        <w:rPr>
          <w:kern w:val="2"/>
          <w:lang w:val="en-US" w:eastAsia="zh-CN"/>
        </w:rPr>
      </w:pPr>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p>
    <w:p w14:paraId="2928AB1A" w14:textId="77777777" w:rsidR="00C221E0" w:rsidRDefault="00C221E0" w:rsidP="00C221E0">
      <w:pPr>
        <w:rPr>
          <w:kern w:val="2"/>
          <w:lang w:val="en-US" w:eastAsia="zh-CN"/>
        </w:rPr>
      </w:pPr>
      <w:r w:rsidRPr="00F6020E">
        <w:rPr>
          <w:kern w:val="2"/>
          <w:lang w:val="en-US" w:eastAsia="zh-CN"/>
        </w:rPr>
        <w:t xml:space="preserve">  -   No cross band isolation issue.</w:t>
      </w:r>
    </w:p>
    <w:p w14:paraId="40CCC4C8" w14:textId="0543CB4C" w:rsidR="00674E27" w:rsidRPr="00AE70E3" w:rsidRDefault="00C221E0" w:rsidP="00FD0980">
      <w:pPr>
        <w:rPr>
          <w:rFonts w:eastAsia="MS Mincho"/>
          <w:lang w:eastAsia="ja-JP"/>
        </w:rPr>
      </w:pPr>
      <w:r w:rsidRPr="00FE2C88">
        <w:rPr>
          <w:rFonts w:hint="eastAsia"/>
          <w:lang w:eastAsia="zh-CN"/>
        </w:rPr>
        <w:t>T</w:t>
      </w:r>
      <w:r w:rsidRPr="00FE2C88">
        <w:rPr>
          <w:lang w:eastAsia="zh-CN"/>
        </w:rPr>
        <w:t>herefore, no MSD exception needs to be defined.</w:t>
      </w:r>
      <w:r w:rsidR="00674E27">
        <w:rPr>
          <w:rFonts w:eastAsia="MS Mincho"/>
          <w:lang w:eastAsia="ja-JP"/>
        </w:rPr>
        <w:t>5.13</w:t>
      </w:r>
      <w:r w:rsidR="00674E27" w:rsidRPr="00AE70E3">
        <w:rPr>
          <w:rFonts w:eastAsia="MS Mincho"/>
          <w:lang w:eastAsia="ja-JP"/>
        </w:rPr>
        <w:t>.4</w:t>
      </w:r>
      <w:r w:rsidR="00674E27"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rsidP="00FD0980">
      <w:pPr>
        <w:pStyle w:val="Heading2"/>
        <w:rPr>
          <w:lang w:eastAsia="zh-CN"/>
        </w:rPr>
      </w:pPr>
      <w:bookmarkStart w:id="204" w:name="_Toc144369178"/>
      <w:r>
        <w:rPr>
          <w:rFonts w:hint="eastAsia"/>
          <w:lang w:eastAsia="zh-CN"/>
        </w:rPr>
        <w:t>5.14</w:t>
      </w:r>
      <w:r w:rsidRPr="00AE70E3">
        <w:tab/>
      </w:r>
      <w:r w:rsidRPr="00AE70E3">
        <w:rPr>
          <w:lang w:eastAsia="zh-CN"/>
        </w:rPr>
        <w:t>CA_</w:t>
      </w:r>
      <w:r>
        <w:rPr>
          <w:lang w:eastAsia="zh-CN"/>
        </w:rPr>
        <w:t>n25</w:t>
      </w:r>
      <w:r w:rsidRPr="00AE70E3">
        <w:rPr>
          <w:lang w:eastAsia="zh-CN"/>
        </w:rPr>
        <w:t>-</w:t>
      </w:r>
      <w:r>
        <w:rPr>
          <w:lang w:eastAsia="zh-CN"/>
        </w:rPr>
        <w:t>n78</w:t>
      </w:r>
      <w:bookmarkEnd w:id="204"/>
    </w:p>
    <w:p w14:paraId="199C52D6" w14:textId="5C2621A1" w:rsidR="00C12E76" w:rsidRPr="00AE70E3" w:rsidRDefault="00C12E76" w:rsidP="00FD0980">
      <w:pPr>
        <w:pStyle w:val="Heading3"/>
        <w:rPr>
          <w:lang w:eastAsia="zh-CN"/>
        </w:rPr>
      </w:pPr>
      <w:bookmarkStart w:id="205" w:name="_Toc144369179"/>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5"/>
    </w:p>
    <w:p w14:paraId="1D22A4E0" w14:textId="5BB70B98" w:rsidR="00C12E76" w:rsidRPr="00AE70E3" w:rsidRDefault="00C12E76" w:rsidP="00C12E7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rFonts w:ascii="Arial" w:hAnsi="Arial"/>
                <w:b/>
                <w:sz w:val="16"/>
              </w:rPr>
            </w:pPr>
            <w:r w:rsidRPr="00AE70E3">
              <w:rPr>
                <w:rFonts w:ascii="Arial" w:hAnsi="Arial"/>
                <w:b/>
                <w:sz w:val="16"/>
              </w:rPr>
              <w:t>Uplink CA configuration or</w:t>
            </w:r>
          </w:p>
          <w:p w14:paraId="4C0C524B" w14:textId="77777777" w:rsidR="00C12E76" w:rsidRDefault="00C12E76"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lang w:val="en-US" w:eastAsia="zh-CN"/>
              </w:rPr>
            </w:pPr>
            <w:r w:rsidRPr="00AE70E3">
              <w:rPr>
                <w:b/>
                <w:sz w:val="16"/>
              </w:rPr>
              <w:t>Bandwidth combination set</w:t>
            </w:r>
          </w:p>
        </w:tc>
      </w:tr>
      <w:tr w:rsidR="00C12E76" w14:paraId="354E5A8C"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E6AA82A" w14:textId="77777777" w:rsidR="00C12E76" w:rsidRDefault="00C12E76" w:rsidP="00B53BB5">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lang w:eastAsia="zh-CN"/>
              </w:rPr>
            </w:pPr>
            <w:r>
              <w:rPr>
                <w:rFonts w:hint="eastAsia"/>
                <w:lang w:eastAsia="zh-CN"/>
              </w:rPr>
              <w:t>0</w:t>
            </w:r>
          </w:p>
        </w:tc>
      </w:tr>
      <w:tr w:rsidR="00C12E76" w14:paraId="7EE2A928"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rFonts w:eastAsia="Yu Mincho"/>
              </w:rPr>
            </w:pPr>
          </w:p>
        </w:tc>
      </w:tr>
      <w:tr w:rsidR="00C12E76" w14:paraId="5760AB24"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rFonts w:eastAsia="Yu Mincho"/>
              </w:rPr>
            </w:pPr>
            <w:r>
              <w:rPr>
                <w:rFonts w:hint="eastAsia"/>
                <w:lang w:val="en-US" w:eastAsia="zh-CN"/>
              </w:rPr>
              <w:t>1</w:t>
            </w:r>
          </w:p>
        </w:tc>
      </w:tr>
      <w:tr w:rsidR="00C12E76" w14:paraId="51B88FBC"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lang w:val="en-US" w:eastAsia="zh-CN"/>
              </w:rPr>
            </w:pPr>
          </w:p>
        </w:tc>
      </w:tr>
      <w:tr w:rsidR="00C12E76" w14:paraId="38B6DA62"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rFonts w:cs="Arial"/>
                <w:lang w:val="en-US" w:eastAsia="zh-CN" w:bidi="ar"/>
              </w:rPr>
            </w:pPr>
            <w:r>
              <w:t>4 and 5</w:t>
            </w:r>
          </w:p>
        </w:tc>
      </w:tr>
      <w:tr w:rsidR="00C12E76" w14:paraId="1ACA1B9D"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rFonts w:cs="Arial"/>
                <w:lang w:val="en-US" w:eastAsia="zh-CN" w:bidi="ar"/>
              </w:rPr>
            </w:pPr>
          </w:p>
        </w:tc>
      </w:tr>
      <w:tr w:rsidR="00C12E76" w14:paraId="76CF9776"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F4518BE" w14:textId="77777777" w:rsidR="00C12E76" w:rsidRDefault="00C12E76" w:rsidP="00B53BB5">
            <w:pPr>
              <w:pStyle w:val="TAC"/>
              <w:rPr>
                <w:lang w:eastAsia="zh-CN"/>
              </w:rPr>
            </w:pPr>
            <w:r>
              <w:rPr>
                <w:rFonts w:cs="Arial"/>
                <w:kern w:val="2"/>
                <w:lang w:val="en-US" w:eastAsia="zh-TW"/>
              </w:rPr>
              <w:t>CA_n25A-n78A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lang w:val="en-US" w:eastAsia="zh-CN"/>
              </w:rPr>
            </w:pPr>
            <w:r>
              <w:rPr>
                <w:rFonts w:hint="eastAsia"/>
                <w:lang w:val="en-US" w:eastAsia="zh-CN"/>
              </w:rPr>
              <w:t>0</w:t>
            </w:r>
          </w:p>
        </w:tc>
      </w:tr>
      <w:tr w:rsidR="00C12E76" w14:paraId="1DC2459A"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rFonts w:eastAsia="Yu Mincho"/>
              </w:rPr>
            </w:pPr>
          </w:p>
        </w:tc>
      </w:tr>
      <w:tr w:rsidR="00C12E76" w14:paraId="04ACEF0F"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rFonts w:eastAsia="Yu Mincho"/>
              </w:rPr>
            </w:pPr>
            <w:r>
              <w:rPr>
                <w:rFonts w:hint="eastAsia"/>
                <w:lang w:val="en-US" w:eastAsia="zh-CN"/>
              </w:rPr>
              <w:t>1</w:t>
            </w:r>
          </w:p>
        </w:tc>
      </w:tr>
      <w:tr w:rsidR="00C12E76" w14:paraId="70736D96"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rFonts w:eastAsia="Yu Mincho"/>
              </w:rPr>
            </w:pPr>
          </w:p>
        </w:tc>
      </w:tr>
      <w:tr w:rsidR="00C12E76" w14:paraId="51DC17F0"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rFonts w:eastAsia="Yu Mincho"/>
              </w:rPr>
            </w:pPr>
            <w:r>
              <w:rPr>
                <w:rFonts w:eastAsia="Yu Mincho"/>
              </w:rPr>
              <w:t>4 and 5</w:t>
            </w:r>
          </w:p>
        </w:tc>
      </w:tr>
      <w:tr w:rsidR="00C12E76" w14:paraId="3CE483B6"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rFonts w:eastAsia="Yu Mincho"/>
              </w:rPr>
            </w:pPr>
          </w:p>
        </w:tc>
      </w:tr>
      <w:tr w:rsidR="00C12E76" w14:paraId="349CEA6A" w14:textId="77777777" w:rsidTr="00B53BB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B674A5F" w14:textId="77777777" w:rsidR="00C12E76" w:rsidRDefault="00C12E76" w:rsidP="00B53BB5">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D9BE6D" w14:textId="77777777" w:rsidR="00C12E76" w:rsidRPr="00AE70E3" w:rsidRDefault="00C12E76" w:rsidP="00C12E76">
      <w:pPr>
        <w:rPr>
          <w:sz w:val="18"/>
          <w:lang w:val="x-none" w:eastAsia="zh-CN"/>
        </w:rPr>
      </w:pPr>
    </w:p>
    <w:p w14:paraId="766B0DDF" w14:textId="69D23D45" w:rsidR="00C12E76" w:rsidRPr="00AE70E3" w:rsidRDefault="00C12E76" w:rsidP="00FD0980">
      <w:pPr>
        <w:pStyle w:val="Heading3"/>
        <w:rPr>
          <w:lang w:val="en-US" w:eastAsia="zh-CN"/>
        </w:rPr>
      </w:pPr>
      <w:bookmarkStart w:id="206" w:name="_Toc144369180"/>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6"/>
    </w:p>
    <w:p w14:paraId="04001FA6" w14:textId="340968F6" w:rsidR="00C12E76" w:rsidRPr="00AE70E3" w:rsidRDefault="00C12E76" w:rsidP="00C12E76">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trPr>
        <w:tc>
          <w:tcPr>
            <w:tcW w:w="1679" w:type="dxa"/>
          </w:tcPr>
          <w:p w14:paraId="13CAE29F"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6964B3E4"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75632A1"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E12D8C"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9D0C47"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12E76" w:rsidRPr="00AE70E3" w14:paraId="141FE663" w14:textId="77777777" w:rsidTr="00B53BB5">
        <w:trPr>
          <w:trHeight w:val="192"/>
          <w:jc w:val="center"/>
        </w:trPr>
        <w:tc>
          <w:tcPr>
            <w:tcW w:w="1679" w:type="dxa"/>
            <w:vMerge w:val="restart"/>
            <w:vAlign w:val="center"/>
          </w:tcPr>
          <w:p w14:paraId="55DB1A2E" w14:textId="77777777" w:rsidR="00C12E76" w:rsidRPr="00AE70E3" w:rsidRDefault="00C12E76"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51883DA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2B26C4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1F0277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52629D7"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r>
      <w:tr w:rsidR="00C12E76" w:rsidRPr="00AE70E3" w14:paraId="01D95C0B" w14:textId="77777777" w:rsidTr="00B53BB5">
        <w:trPr>
          <w:trHeight w:val="192"/>
          <w:jc w:val="center"/>
        </w:trPr>
        <w:tc>
          <w:tcPr>
            <w:tcW w:w="1679" w:type="dxa"/>
            <w:vMerge/>
          </w:tcPr>
          <w:p w14:paraId="26D6302B" w14:textId="77777777" w:rsidR="00C12E76" w:rsidRPr="00AE70E3" w:rsidRDefault="00C12E76"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C4EE184"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92E5B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2819F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r>
    </w:tbl>
    <w:p w14:paraId="0AACD1B0" w14:textId="77777777" w:rsidR="00C12E76" w:rsidRPr="00AE70E3" w:rsidRDefault="00C12E76" w:rsidP="00C12E76"/>
    <w:p w14:paraId="22F50F8E" w14:textId="1115D078" w:rsidR="00C12E76" w:rsidRPr="00AE70E3" w:rsidRDefault="00C12E76" w:rsidP="00FD0980">
      <w:pPr>
        <w:pStyle w:val="Heading3"/>
        <w:rPr>
          <w:lang w:eastAsia="ja-JP"/>
        </w:rPr>
      </w:pPr>
      <w:bookmarkStart w:id="207" w:name="_Toc144369181"/>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07"/>
    </w:p>
    <w:p w14:paraId="2E62710D" w14:textId="77777777" w:rsidR="00C12E76" w:rsidRPr="00AE70E3" w:rsidRDefault="00C12E76" w:rsidP="00C12E76">
      <w:pPr>
        <w:rPr>
          <w:lang w:eastAsia="zh-CN"/>
        </w:rPr>
      </w:pPr>
      <w:r w:rsidRPr="00AE70E3">
        <w:rPr>
          <w:lang w:eastAsia="zh-CN"/>
        </w:rPr>
        <w:t xml:space="preserve">Analysis of REFSENS exceptions or MSD requirements is needed due to higher power uplink. </w:t>
      </w:r>
    </w:p>
    <w:p w14:paraId="1197CC57" w14:textId="2C026FE9" w:rsidR="00C12E76" w:rsidRPr="00AE70E3" w:rsidRDefault="00C12E76" w:rsidP="00FD098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786E1D0" w14:textId="77777777" w:rsidR="00C12E76" w:rsidRDefault="00C12E76" w:rsidP="00C12E76">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5C91AD3C" w14:textId="0EDC3DE1" w:rsidR="00C12E76" w:rsidRPr="00AE70E3" w:rsidRDefault="00C12E76" w:rsidP="00C12E76">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Source of IMD</w:t>
            </w:r>
          </w:p>
        </w:tc>
      </w:tr>
      <w:tr w:rsidR="00C12E76" w:rsidRPr="00AE70E3" w14:paraId="790CDEED" w14:textId="77777777" w:rsidTr="00B53BB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D96750F"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rFonts w:ascii="Arial" w:eastAsia="DengXian" w:hAnsi="Arial"/>
                <w:b/>
                <w:sz w:val="18"/>
              </w:rPr>
            </w:pPr>
          </w:p>
        </w:tc>
      </w:tr>
      <w:tr w:rsidR="00C12E76" w:rsidRPr="00AE70E3" w14:paraId="7538C431" w14:textId="77777777" w:rsidTr="00B53BB5">
        <w:trPr>
          <w:trHeight w:val="187"/>
          <w:jc w:val="center"/>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C12E76" w:rsidRPr="00AE70E3" w14:paraId="603D72D3" w14:textId="77777777" w:rsidTr="00B53BB5">
        <w:trPr>
          <w:trHeight w:val="187"/>
          <w:jc w:val="center"/>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C12E76" w:rsidRPr="00AE70E3" w14:paraId="11E13208" w14:textId="77777777" w:rsidTr="00B53BB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074918A1" w14:textId="77777777" w:rsidR="00C12E76" w:rsidRPr="00AE70E3" w:rsidRDefault="00C12E76" w:rsidP="00C12E76">
      <w:pPr>
        <w:rPr>
          <w:lang w:eastAsia="zh-CN"/>
        </w:rPr>
      </w:pPr>
    </w:p>
    <w:p w14:paraId="1A42830D" w14:textId="47C866CC"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04AA43CC" w14:textId="2A0D98BE" w:rsidR="00C12E76" w:rsidRPr="003B129C" w:rsidRDefault="00C12E76" w:rsidP="00C12E76">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12F793D2" w14:textId="77134E93" w:rsidR="00C12E76" w:rsidRPr="003B129C" w:rsidRDefault="00C12E76" w:rsidP="00C12E76">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trPr>
        <w:tc>
          <w:tcPr>
            <w:tcW w:w="576" w:type="dxa"/>
            <w:vAlign w:val="center"/>
          </w:tcPr>
          <w:p w14:paraId="3EEEA74C" w14:textId="77777777" w:rsidR="00C12E76" w:rsidRPr="00BC7A66" w:rsidRDefault="00C12E76" w:rsidP="00B53BB5">
            <w:pPr>
              <w:keepNext/>
              <w:keepLines/>
              <w:spacing w:after="0"/>
              <w:jc w:val="center"/>
              <w:rPr>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22B910F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30CD7F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6AD60D2"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46847B5"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F93C86A"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C12E76" w:rsidRPr="00BC7A66" w14:paraId="00761494" w14:textId="77777777" w:rsidTr="00B53BB5">
        <w:trPr>
          <w:trHeight w:val="41"/>
        </w:trPr>
        <w:tc>
          <w:tcPr>
            <w:tcW w:w="576" w:type="dxa"/>
            <w:vAlign w:val="center"/>
          </w:tcPr>
          <w:p w14:paraId="766D38A3" w14:textId="77777777" w:rsidR="00C12E76" w:rsidRPr="006B1ED8" w:rsidRDefault="00C12E76" w:rsidP="00B53BB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r>
      <w:tr w:rsidR="00C12E76" w:rsidRPr="00BC7A66" w14:paraId="5774C69F" w14:textId="77777777" w:rsidTr="00B53BB5">
        <w:trPr>
          <w:trHeight w:val="9"/>
        </w:trPr>
        <w:tc>
          <w:tcPr>
            <w:tcW w:w="576" w:type="dxa"/>
            <w:vAlign w:val="center"/>
          </w:tcPr>
          <w:p w14:paraId="4D003161" w14:textId="77777777" w:rsidR="00C12E76" w:rsidRPr="00BC7A66" w:rsidRDefault="00C12E76" w:rsidP="00B53BB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1B73384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2E419E4E"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087AC7B9"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694CC34B"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40ED1233"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61E0155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6C9F1972"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EA013C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4E2308AA"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31104005"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13405</w:t>
            </w:r>
          </w:p>
        </w:tc>
      </w:tr>
      <w:tr w:rsidR="00C12E76" w:rsidRPr="00BC7A66" w14:paraId="4A51250E" w14:textId="77777777" w:rsidTr="00B53BB5">
        <w:trPr>
          <w:trHeight w:val="9"/>
        </w:trPr>
        <w:tc>
          <w:tcPr>
            <w:tcW w:w="576" w:type="dxa"/>
            <w:vAlign w:val="center"/>
          </w:tcPr>
          <w:p w14:paraId="35F4B48E" w14:textId="77777777" w:rsidR="00C12E76" w:rsidRPr="00BC7A66" w:rsidRDefault="00C12E76" w:rsidP="00B53BB5">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7BF698E" w14:textId="77777777" w:rsidR="00C12E76" w:rsidRPr="00BC7A66" w:rsidRDefault="00C12E76" w:rsidP="00B53BB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5412861" w14:textId="77777777" w:rsidR="00C12E76" w:rsidRPr="00BC7A66" w:rsidRDefault="00C12E76" w:rsidP="00B53BB5">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D69669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F913AB2"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1858CF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2B7DB274"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1033D40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F58BEE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0283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D32A0D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26600</w:t>
            </w:r>
          </w:p>
        </w:tc>
      </w:tr>
    </w:tbl>
    <w:p w14:paraId="260778E8" w14:textId="77777777" w:rsidR="00C12E76" w:rsidRDefault="00C12E76" w:rsidP="00C12E76"/>
    <w:p w14:paraId="07B62890" w14:textId="2EA62172" w:rsidR="00C12E76" w:rsidRDefault="00C12E76" w:rsidP="00C12E76">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23ECC57" w14:textId="21715316" w:rsidR="00C12E76" w:rsidRPr="00050EB8" w:rsidRDefault="00C12E76" w:rsidP="00C12E76">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C12E76" w14:paraId="43714D57" w14:textId="77777777" w:rsidTr="00B53B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lang w:eastAsia="ja-JP"/>
              </w:rPr>
            </w:pPr>
            <w:r>
              <w:rPr>
                <w:lang w:eastAsia="ja-JP"/>
              </w:rPr>
              <w:t>DL High Band Edge</w:t>
            </w:r>
          </w:p>
        </w:tc>
      </w:tr>
      <w:tr w:rsidR="00C12E76" w14:paraId="0E710D73"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lang w:eastAsia="ja-JP"/>
              </w:rPr>
            </w:pPr>
            <w:r w:rsidRPr="007B1672">
              <w:rPr>
                <w:lang w:eastAsia="ja-JP"/>
              </w:rPr>
              <w:t>7980</w:t>
            </w:r>
          </w:p>
        </w:tc>
      </w:tr>
      <w:tr w:rsidR="00C12E76" w14:paraId="3B263F23" w14:textId="77777777" w:rsidTr="00B53B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r>
    </w:tbl>
    <w:p w14:paraId="4550E945" w14:textId="77777777" w:rsidR="00C12E76" w:rsidRPr="00BC7A66" w:rsidRDefault="00C12E76" w:rsidP="00C12E76"/>
    <w:p w14:paraId="4C11E7D0" w14:textId="77777777" w:rsidR="00C12E76" w:rsidRPr="00AE70E3" w:rsidRDefault="00C12E76" w:rsidP="00C12E76">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65F6F80B" w14:textId="3EFD3015"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4E96A3E6" w14:textId="77777777" w:rsidR="00C12E76" w:rsidRPr="00AE70E3" w:rsidRDefault="00C12E76" w:rsidP="00C12E76">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041A8999" w14:textId="0BD87C94" w:rsidR="00C12E76" w:rsidRPr="00AE70E3" w:rsidRDefault="00C12E76" w:rsidP="00FD0980">
      <w:pPr>
        <w:pStyle w:val="Heading3"/>
        <w:rPr>
          <w:lang w:eastAsia="ja-JP"/>
        </w:rPr>
      </w:pPr>
      <w:bookmarkStart w:id="208" w:name="_Toc144369182"/>
      <w:r>
        <w:rPr>
          <w:lang w:eastAsia="ja-JP"/>
        </w:rPr>
        <w:t>5.14</w:t>
      </w:r>
      <w:r w:rsidRPr="00AE70E3">
        <w:rPr>
          <w:lang w:eastAsia="ja-JP"/>
        </w:rPr>
        <w:t>.4</w:t>
      </w:r>
      <w:r w:rsidRPr="00AE70E3">
        <w:rPr>
          <w:lang w:eastAsia="ja-JP"/>
        </w:rPr>
        <w:tab/>
        <w:t>∆TIB and ∆RIB values</w:t>
      </w:r>
      <w:bookmarkEnd w:id="208"/>
    </w:p>
    <w:p w14:paraId="091D5A4C" w14:textId="77777777" w:rsidR="00C12E76" w:rsidRPr="00AE70E3" w:rsidRDefault="00C12E76" w:rsidP="00C12E76">
      <w:pPr>
        <w:rPr>
          <w:lang w:eastAsia="zh-CN"/>
        </w:rPr>
      </w:pPr>
      <w:r w:rsidRPr="00AE70E3">
        <w:rPr>
          <w:lang w:eastAsia="ja-JP"/>
        </w:rPr>
        <w:t>There is no change by comparing to the values for PC3 CA.</w:t>
      </w:r>
    </w:p>
    <w:p w14:paraId="443EAC71" w14:textId="2E630392" w:rsidR="00503D9B" w:rsidRPr="00AE70E3" w:rsidRDefault="00503D9B" w:rsidP="00FD0980">
      <w:pPr>
        <w:pStyle w:val="Heading2"/>
        <w:rPr>
          <w:lang w:eastAsia="zh-CN"/>
        </w:rPr>
      </w:pPr>
      <w:bookmarkStart w:id="209" w:name="_Toc144369183"/>
      <w:r>
        <w:rPr>
          <w:rFonts w:hint="eastAsia"/>
          <w:lang w:eastAsia="zh-CN"/>
        </w:rPr>
        <w:t>5.15</w:t>
      </w:r>
      <w:r w:rsidRPr="00AE70E3">
        <w:tab/>
      </w:r>
      <w:r w:rsidRPr="00AE70E3">
        <w:rPr>
          <w:lang w:eastAsia="zh-CN"/>
        </w:rPr>
        <w:t>CA_</w:t>
      </w:r>
      <w:r>
        <w:rPr>
          <w:lang w:eastAsia="zh-CN"/>
        </w:rPr>
        <w:t>n66</w:t>
      </w:r>
      <w:r w:rsidRPr="00AE70E3">
        <w:rPr>
          <w:lang w:eastAsia="zh-CN"/>
        </w:rPr>
        <w:t>-</w:t>
      </w:r>
      <w:r>
        <w:rPr>
          <w:lang w:eastAsia="zh-CN"/>
        </w:rPr>
        <w:t>n78</w:t>
      </w:r>
      <w:bookmarkEnd w:id="209"/>
    </w:p>
    <w:p w14:paraId="336A34B5" w14:textId="426D2C63" w:rsidR="00503D9B" w:rsidRPr="00AE70E3" w:rsidRDefault="00503D9B" w:rsidP="00FD0980">
      <w:pPr>
        <w:pStyle w:val="Heading3"/>
        <w:rPr>
          <w:lang w:eastAsia="zh-CN"/>
        </w:rPr>
      </w:pPr>
      <w:bookmarkStart w:id="210" w:name="_Toc144369184"/>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0"/>
    </w:p>
    <w:p w14:paraId="0C74CC70" w14:textId="43A42D43" w:rsidR="00503D9B" w:rsidRPr="00AE70E3" w:rsidRDefault="00503D9B" w:rsidP="00503D9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rFonts w:ascii="Arial" w:hAnsi="Arial"/>
                <w:b/>
                <w:sz w:val="16"/>
              </w:rPr>
            </w:pPr>
            <w:r w:rsidRPr="00AE70E3">
              <w:rPr>
                <w:rFonts w:ascii="Arial" w:hAnsi="Arial"/>
                <w:b/>
                <w:sz w:val="16"/>
              </w:rPr>
              <w:t>Uplink CA configuration or</w:t>
            </w:r>
          </w:p>
          <w:p w14:paraId="32989123" w14:textId="77777777" w:rsidR="00503D9B" w:rsidRDefault="00503D9B"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lang w:val="en-US" w:eastAsia="zh-CN"/>
              </w:rPr>
            </w:pPr>
            <w:r w:rsidRPr="00AE70E3">
              <w:rPr>
                <w:b/>
                <w:sz w:val="16"/>
              </w:rPr>
              <w:t>Bandwidth combination set</w:t>
            </w:r>
          </w:p>
        </w:tc>
      </w:tr>
      <w:tr w:rsidR="00503D9B" w14:paraId="3DAEFEF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E842188" w14:textId="77777777" w:rsidR="00503D9B" w:rsidRDefault="00503D9B" w:rsidP="00B57B62">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lang w:eastAsia="zh-CN"/>
              </w:rPr>
            </w:pPr>
            <w:r>
              <w:rPr>
                <w:rFonts w:hint="eastAsia"/>
                <w:lang w:eastAsia="zh-CN"/>
              </w:rPr>
              <w:t>0</w:t>
            </w:r>
          </w:p>
        </w:tc>
      </w:tr>
      <w:tr w:rsidR="00503D9B" w14:paraId="2CF8F5CD"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rFonts w:eastAsia="Yu Mincho"/>
              </w:rPr>
            </w:pPr>
          </w:p>
        </w:tc>
      </w:tr>
      <w:tr w:rsidR="00503D9B" w14:paraId="723710D6"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rFonts w:eastAsia="Yu Mincho"/>
              </w:rPr>
            </w:pPr>
            <w:r>
              <w:rPr>
                <w:rFonts w:hint="eastAsia"/>
                <w:lang w:val="en-US" w:eastAsia="zh-CN"/>
              </w:rPr>
              <w:t>1</w:t>
            </w:r>
          </w:p>
        </w:tc>
      </w:tr>
      <w:tr w:rsidR="00503D9B" w14:paraId="5515B4A1"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lang w:val="en-US" w:eastAsia="zh-CN"/>
              </w:rPr>
            </w:pPr>
          </w:p>
        </w:tc>
      </w:tr>
      <w:tr w:rsidR="00503D9B" w14:paraId="3204BB5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rFonts w:cs="Arial"/>
                <w:lang w:val="en-US" w:eastAsia="zh-CN" w:bidi="ar"/>
              </w:rPr>
            </w:pPr>
            <w:r>
              <w:t>4 and 5</w:t>
            </w:r>
          </w:p>
        </w:tc>
      </w:tr>
      <w:tr w:rsidR="00503D9B" w14:paraId="237B1027"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rFonts w:cs="Arial"/>
                <w:lang w:val="en-US" w:eastAsia="zh-CN" w:bidi="ar"/>
              </w:rPr>
            </w:pPr>
            <w:r>
              <w:rPr>
                <w:rFonts w:cs="Arial"/>
                <w:lang w:val="en-US" w:eastAsia="zh-CN" w:bidi="ar"/>
              </w:rPr>
              <w:t>n</w:t>
            </w:r>
            <w:r w:rsidR="00134383">
              <w:rPr>
                <w:rFonts w:cs="Arial"/>
                <w:lang w:val="en-US" w:eastAsia="zh-CN" w:bidi="ar"/>
              </w:rPr>
              <w:t>7</w:t>
            </w:r>
            <w:r>
              <w:rPr>
                <w:rFonts w:cs="Arial"/>
                <w:lang w:val="en-US" w:eastAsia="zh-CN" w:bidi="ar"/>
              </w:rPr>
              <w:t>8</w:t>
            </w:r>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rFonts w:cs="Arial"/>
                <w:lang w:val="en-US" w:eastAsia="zh-CN" w:bidi="ar"/>
              </w:rPr>
            </w:pPr>
          </w:p>
        </w:tc>
      </w:tr>
      <w:tr w:rsidR="00503D9B" w14:paraId="48EECB8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5C5BC51" w14:textId="77777777" w:rsidR="00503D9B" w:rsidRDefault="00503D9B" w:rsidP="00B57B62">
            <w:pPr>
              <w:pStyle w:val="TAC"/>
              <w:rPr>
                <w:lang w:eastAsia="zh-CN"/>
              </w:rPr>
            </w:pPr>
            <w:r>
              <w:rPr>
                <w:rFonts w:cs="Arial"/>
                <w:kern w:val="2"/>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lang w:val="en-US" w:eastAsia="zh-CN"/>
              </w:rPr>
            </w:pPr>
            <w:r>
              <w:rPr>
                <w:rFonts w:hint="eastAsia"/>
                <w:lang w:val="en-US" w:eastAsia="zh-CN"/>
              </w:rPr>
              <w:t>0</w:t>
            </w:r>
          </w:p>
        </w:tc>
      </w:tr>
      <w:tr w:rsidR="00503D9B" w14:paraId="0562AB9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rFonts w:eastAsia="Yu Mincho"/>
              </w:rPr>
            </w:pPr>
          </w:p>
        </w:tc>
      </w:tr>
      <w:tr w:rsidR="00503D9B" w14:paraId="71437E9B"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rFonts w:eastAsia="Yu Mincho"/>
              </w:rPr>
            </w:pPr>
            <w:r>
              <w:rPr>
                <w:rFonts w:hint="eastAsia"/>
                <w:lang w:val="en-US" w:eastAsia="zh-CN"/>
              </w:rPr>
              <w:t>1</w:t>
            </w:r>
          </w:p>
        </w:tc>
      </w:tr>
      <w:tr w:rsidR="00503D9B" w14:paraId="37B68C2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rFonts w:eastAsia="Yu Mincho"/>
              </w:rPr>
            </w:pPr>
          </w:p>
        </w:tc>
      </w:tr>
      <w:tr w:rsidR="00503D9B" w14:paraId="5AF7B6C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rFonts w:eastAsia="Yu Mincho"/>
              </w:rPr>
            </w:pPr>
            <w:r>
              <w:rPr>
                <w:rFonts w:eastAsia="Yu Mincho"/>
              </w:rPr>
              <w:t>4 and 5</w:t>
            </w:r>
          </w:p>
        </w:tc>
      </w:tr>
      <w:tr w:rsidR="00503D9B" w14:paraId="3C346988"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rFonts w:eastAsia="Yu Mincho"/>
              </w:rPr>
            </w:pPr>
          </w:p>
        </w:tc>
      </w:tr>
      <w:tr w:rsidR="00503D9B" w14:paraId="6FC75DCF"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42E5032" w14:textId="77777777" w:rsidR="00503D9B" w:rsidRDefault="00503D9B" w:rsidP="00B57B62">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E66D19F" w14:textId="77777777" w:rsidR="00503D9B" w:rsidRPr="00AE70E3" w:rsidRDefault="00503D9B" w:rsidP="00503D9B">
      <w:pPr>
        <w:rPr>
          <w:sz w:val="18"/>
          <w:lang w:val="x-none" w:eastAsia="zh-CN"/>
        </w:rPr>
      </w:pPr>
    </w:p>
    <w:p w14:paraId="5984B1AD" w14:textId="730F0ACB" w:rsidR="00503D9B" w:rsidRPr="00AE70E3" w:rsidRDefault="00503D9B" w:rsidP="00FD0980">
      <w:pPr>
        <w:pStyle w:val="Heading3"/>
        <w:rPr>
          <w:lang w:val="en-US" w:eastAsia="zh-CN"/>
        </w:rPr>
      </w:pPr>
      <w:bookmarkStart w:id="211" w:name="_Toc144369185"/>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1"/>
    </w:p>
    <w:p w14:paraId="52A12FC9" w14:textId="7C491017" w:rsidR="00503D9B" w:rsidRPr="00AE70E3" w:rsidRDefault="00503D9B" w:rsidP="00503D9B">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trPr>
        <w:tc>
          <w:tcPr>
            <w:tcW w:w="1679" w:type="dxa"/>
          </w:tcPr>
          <w:p w14:paraId="0CB3081E"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B4B0F0F"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98D9A14"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5CACC2"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65C70DB"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3D9B" w:rsidRPr="00AE70E3" w14:paraId="3230BC49" w14:textId="77777777" w:rsidTr="00B57B62">
        <w:trPr>
          <w:trHeight w:val="192"/>
          <w:jc w:val="center"/>
        </w:trPr>
        <w:tc>
          <w:tcPr>
            <w:tcW w:w="1679" w:type="dxa"/>
            <w:vMerge w:val="restart"/>
            <w:vAlign w:val="center"/>
          </w:tcPr>
          <w:p w14:paraId="52306902" w14:textId="77777777" w:rsidR="00503D9B" w:rsidRPr="00AE70E3" w:rsidRDefault="00503D9B"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2639444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DFDF7E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31BCF55"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CED99C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r>
      <w:tr w:rsidR="00503D9B" w:rsidRPr="00AE70E3" w14:paraId="178132B7" w14:textId="77777777" w:rsidTr="00B57B62">
        <w:trPr>
          <w:trHeight w:val="192"/>
          <w:jc w:val="center"/>
        </w:trPr>
        <w:tc>
          <w:tcPr>
            <w:tcW w:w="1679" w:type="dxa"/>
            <w:vMerge/>
          </w:tcPr>
          <w:p w14:paraId="12B40C52" w14:textId="77777777" w:rsidR="00503D9B" w:rsidRPr="00AE70E3" w:rsidRDefault="00503D9B"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B8499C3"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0B9039"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BA8D85C"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r>
    </w:tbl>
    <w:p w14:paraId="52836288" w14:textId="77777777" w:rsidR="00503D9B" w:rsidRPr="00AE70E3" w:rsidRDefault="00503D9B" w:rsidP="00503D9B"/>
    <w:p w14:paraId="1567E343" w14:textId="50834AEA" w:rsidR="00503D9B" w:rsidRPr="00AE70E3" w:rsidRDefault="00503D9B" w:rsidP="00FD0980">
      <w:pPr>
        <w:pStyle w:val="Heading3"/>
        <w:rPr>
          <w:lang w:eastAsia="ja-JP"/>
        </w:rPr>
      </w:pPr>
      <w:bookmarkStart w:id="212" w:name="_Toc144369186"/>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2"/>
    </w:p>
    <w:p w14:paraId="4D862B60" w14:textId="77777777" w:rsidR="00503D9B" w:rsidRPr="00AE70E3" w:rsidRDefault="00503D9B" w:rsidP="00503D9B">
      <w:pPr>
        <w:rPr>
          <w:lang w:eastAsia="zh-CN"/>
        </w:rPr>
      </w:pPr>
      <w:r w:rsidRPr="00AE70E3">
        <w:rPr>
          <w:lang w:eastAsia="zh-CN"/>
        </w:rPr>
        <w:t xml:space="preserve">Analysis of REFSENS exceptions or MSD requirements is needed due to higher power uplink. </w:t>
      </w:r>
    </w:p>
    <w:p w14:paraId="2F3AD7E5" w14:textId="2DE7B0A4" w:rsidR="00503D9B" w:rsidRPr="00AE70E3" w:rsidRDefault="00503D9B" w:rsidP="00FD0980">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7F7933BF" w14:textId="77777777" w:rsidR="00503D9B" w:rsidRDefault="00503D9B" w:rsidP="00503D9B">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67C31222" w14:textId="42BF7F58" w:rsidR="00503D9B" w:rsidRPr="00AE70E3" w:rsidRDefault="00503D9B" w:rsidP="00503D9B">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503D9B" w:rsidRPr="00AE70E3" w14:paraId="2CF1592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733E81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rFonts w:ascii="Arial" w:eastAsia="DengXian" w:hAnsi="Arial"/>
                <w:b/>
                <w:sz w:val="18"/>
              </w:rPr>
            </w:pPr>
          </w:p>
        </w:tc>
      </w:tr>
      <w:tr w:rsidR="00503D9B" w:rsidRPr="00AE70E3" w14:paraId="7A844374"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503D9B" w:rsidRPr="00AE70E3" w14:paraId="1D65BE91"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634C84EF" w14:textId="77777777" w:rsidR="00503D9B" w:rsidRPr="00AE70E3" w:rsidRDefault="00503D9B" w:rsidP="00503D9B">
      <w:pPr>
        <w:rPr>
          <w:lang w:eastAsia="zh-CN"/>
        </w:rPr>
      </w:pPr>
    </w:p>
    <w:p w14:paraId="0994B0E0" w14:textId="23893896"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28523201" w14:textId="10923263" w:rsidR="00503D9B" w:rsidRPr="003B129C" w:rsidRDefault="00503D9B" w:rsidP="00503D9B">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745525C7" w14:textId="0B87EA12" w:rsidR="00503D9B" w:rsidRPr="003B129C" w:rsidRDefault="00503D9B" w:rsidP="00503D9B">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trPr>
        <w:tc>
          <w:tcPr>
            <w:tcW w:w="576" w:type="dxa"/>
            <w:vAlign w:val="center"/>
          </w:tcPr>
          <w:p w14:paraId="01974632" w14:textId="77777777" w:rsidR="00503D9B" w:rsidRPr="00BC7A66" w:rsidRDefault="00503D9B" w:rsidP="00B57B62">
            <w:pPr>
              <w:keepNext/>
              <w:keepLines/>
              <w:spacing w:after="0"/>
              <w:jc w:val="center"/>
              <w:rPr>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58B81C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53FE580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F8373CB"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0FE2F47"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42688C49"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03D9B" w:rsidRPr="00BC7A66" w14:paraId="3482C9F7" w14:textId="77777777" w:rsidTr="00B57B62">
        <w:trPr>
          <w:trHeight w:val="41"/>
        </w:trPr>
        <w:tc>
          <w:tcPr>
            <w:tcW w:w="576" w:type="dxa"/>
            <w:vAlign w:val="center"/>
          </w:tcPr>
          <w:p w14:paraId="439FB869" w14:textId="77777777" w:rsidR="00503D9B" w:rsidRPr="006B1ED8" w:rsidRDefault="00503D9B"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503D9B" w:rsidRPr="00BC7A66" w14:paraId="245C73C5" w14:textId="77777777" w:rsidTr="00B57B62">
        <w:trPr>
          <w:trHeight w:val="9"/>
        </w:trPr>
        <w:tc>
          <w:tcPr>
            <w:tcW w:w="576" w:type="dxa"/>
            <w:vAlign w:val="center"/>
          </w:tcPr>
          <w:p w14:paraId="188AC700" w14:textId="77777777" w:rsidR="00503D9B" w:rsidRPr="00BC7A66" w:rsidRDefault="00503D9B"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1F00FC4E"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03DC03BF"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7DB73DAD"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79C61CA4"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4045B717"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D8DBC68"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5181AD75"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76E84CE0"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48DA12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70FFE7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12460</w:t>
            </w:r>
          </w:p>
        </w:tc>
      </w:tr>
      <w:tr w:rsidR="00503D9B" w:rsidRPr="00BC7A66" w14:paraId="69D4FB55" w14:textId="77777777" w:rsidTr="00B57B62">
        <w:trPr>
          <w:trHeight w:val="9"/>
        </w:trPr>
        <w:tc>
          <w:tcPr>
            <w:tcW w:w="576" w:type="dxa"/>
            <w:vAlign w:val="center"/>
          </w:tcPr>
          <w:p w14:paraId="09D2060A" w14:textId="77777777" w:rsidR="00503D9B" w:rsidRPr="00BC7A66" w:rsidRDefault="00503D9B" w:rsidP="00B57B62">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593E6D52" w14:textId="77777777" w:rsidR="00503D9B" w:rsidRPr="00BC7A66" w:rsidRDefault="00503D9B"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4AF4CBC3" w14:textId="77777777" w:rsidR="00503D9B" w:rsidRPr="00BC7A66" w:rsidRDefault="00503D9B" w:rsidP="00B57B62">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3939D28"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4100E32C"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A17D394"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F1CCCF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EF6D9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24C994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FA19EE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7659B07F"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26600</w:t>
            </w:r>
          </w:p>
        </w:tc>
      </w:tr>
    </w:tbl>
    <w:p w14:paraId="2ABAEE2E" w14:textId="77777777" w:rsidR="00503D9B" w:rsidRDefault="00503D9B" w:rsidP="00503D9B"/>
    <w:p w14:paraId="60502FAE" w14:textId="73F092F1" w:rsidR="00503D9B" w:rsidRDefault="00503D9B" w:rsidP="00503D9B">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F41FF4C" w14:textId="22700116" w:rsidR="00503D9B" w:rsidRPr="00050EB8" w:rsidRDefault="00503D9B" w:rsidP="00503D9B">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03D9B" w14:paraId="4B150FC8"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lang w:eastAsia="ja-JP"/>
              </w:rPr>
            </w:pPr>
            <w:r>
              <w:rPr>
                <w:lang w:eastAsia="ja-JP"/>
              </w:rPr>
              <w:t>DL High Band Edge</w:t>
            </w:r>
          </w:p>
        </w:tc>
      </w:tr>
      <w:tr w:rsidR="00503D9B" w14:paraId="764673EA"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lang w:eastAsia="ja-JP"/>
              </w:rPr>
            </w:pPr>
            <w:r w:rsidRPr="004E2B6E">
              <w:rPr>
                <w:lang w:eastAsia="ja-JP"/>
              </w:rPr>
              <w:t>8800</w:t>
            </w:r>
          </w:p>
        </w:tc>
      </w:tr>
      <w:tr w:rsidR="00503D9B" w14:paraId="655979BF"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r>
    </w:tbl>
    <w:p w14:paraId="34A09377" w14:textId="77777777" w:rsidR="00503D9B" w:rsidRPr="00BC7A66" w:rsidRDefault="00503D9B" w:rsidP="00503D9B"/>
    <w:p w14:paraId="0F461878" w14:textId="77777777" w:rsidR="00503D9B" w:rsidRPr="00AE70E3" w:rsidRDefault="00503D9B" w:rsidP="00503D9B">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F257E13" w14:textId="3C6353B1"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2C626782" w14:textId="77777777" w:rsidR="00503D9B" w:rsidRPr="00AE70E3" w:rsidRDefault="00503D9B" w:rsidP="00503D9B">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5629C070" w14:textId="1827C52D" w:rsidR="00503D9B" w:rsidRPr="00AE70E3" w:rsidRDefault="00503D9B" w:rsidP="00FD0980">
      <w:pPr>
        <w:pStyle w:val="Heading3"/>
        <w:rPr>
          <w:lang w:eastAsia="ja-JP"/>
        </w:rPr>
      </w:pPr>
      <w:bookmarkStart w:id="213" w:name="_Toc144369187"/>
      <w:r>
        <w:rPr>
          <w:lang w:eastAsia="ja-JP"/>
        </w:rPr>
        <w:t>5.15</w:t>
      </w:r>
      <w:r w:rsidRPr="00AE70E3">
        <w:rPr>
          <w:lang w:eastAsia="ja-JP"/>
        </w:rPr>
        <w:t>.4</w:t>
      </w:r>
      <w:r w:rsidRPr="00AE70E3">
        <w:rPr>
          <w:lang w:eastAsia="ja-JP"/>
        </w:rPr>
        <w:tab/>
        <w:t>∆TIB and ∆RIB values</w:t>
      </w:r>
      <w:bookmarkEnd w:id="213"/>
    </w:p>
    <w:p w14:paraId="1AC87D34" w14:textId="77777777" w:rsidR="00503D9B" w:rsidRPr="00AE70E3" w:rsidRDefault="00503D9B" w:rsidP="00503D9B">
      <w:pPr>
        <w:rPr>
          <w:lang w:eastAsia="zh-CN"/>
        </w:rPr>
      </w:pPr>
      <w:r w:rsidRPr="00AE70E3">
        <w:rPr>
          <w:lang w:eastAsia="ja-JP"/>
        </w:rPr>
        <w:t>There is no change by comparing to the values for PC3 CA.</w:t>
      </w:r>
    </w:p>
    <w:p w14:paraId="1F5F1157" w14:textId="3D354009" w:rsidR="004147CF" w:rsidRPr="00AE70E3" w:rsidRDefault="004147CF" w:rsidP="00FD0980">
      <w:pPr>
        <w:pStyle w:val="Heading2"/>
        <w:rPr>
          <w:lang w:eastAsia="zh-CN"/>
        </w:rPr>
      </w:pPr>
      <w:bookmarkStart w:id="214" w:name="_Toc144369188"/>
      <w:r>
        <w:rPr>
          <w:rFonts w:hint="eastAsia"/>
          <w:lang w:eastAsia="zh-CN"/>
        </w:rPr>
        <w:t>5.16</w:t>
      </w:r>
      <w:r w:rsidRPr="00AE70E3">
        <w:tab/>
      </w:r>
      <w:r w:rsidRPr="00AE70E3">
        <w:rPr>
          <w:lang w:eastAsia="zh-CN"/>
        </w:rPr>
        <w:t>CA_</w:t>
      </w:r>
      <w:r>
        <w:rPr>
          <w:lang w:eastAsia="zh-CN"/>
        </w:rPr>
        <w:t>n7</w:t>
      </w:r>
      <w:r w:rsidRPr="00AE70E3">
        <w:rPr>
          <w:lang w:eastAsia="zh-CN"/>
        </w:rPr>
        <w:t>-n77</w:t>
      </w:r>
      <w:bookmarkEnd w:id="214"/>
    </w:p>
    <w:p w14:paraId="1D28E91C" w14:textId="081F69AD" w:rsidR="004147CF" w:rsidRPr="00AE70E3" w:rsidRDefault="004147CF" w:rsidP="00FD0980">
      <w:pPr>
        <w:pStyle w:val="Heading3"/>
        <w:rPr>
          <w:lang w:eastAsia="zh-CN"/>
        </w:rPr>
      </w:pPr>
      <w:bookmarkStart w:id="215" w:name="_Toc144369189"/>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5"/>
    </w:p>
    <w:p w14:paraId="45839AFB" w14:textId="6E3C943D" w:rsidR="004147CF" w:rsidRPr="00AE70E3" w:rsidRDefault="004147CF" w:rsidP="004147C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rFonts w:ascii="Arial" w:hAnsi="Arial"/>
                <w:b/>
                <w:sz w:val="16"/>
              </w:rPr>
            </w:pPr>
            <w:r w:rsidRPr="00AE70E3">
              <w:rPr>
                <w:rFonts w:ascii="Arial" w:hAnsi="Arial"/>
                <w:b/>
                <w:sz w:val="16"/>
              </w:rPr>
              <w:t>Uplink CA configuration or</w:t>
            </w:r>
          </w:p>
          <w:p w14:paraId="53DEED0B" w14:textId="77777777" w:rsidR="004147CF" w:rsidRDefault="004147CF"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lang w:val="en-US" w:eastAsia="zh-CN"/>
              </w:rPr>
            </w:pPr>
            <w:r w:rsidRPr="00AE70E3">
              <w:rPr>
                <w:b/>
                <w:sz w:val="16"/>
              </w:rPr>
              <w:t>Bandwidth combination set</w:t>
            </w:r>
          </w:p>
        </w:tc>
      </w:tr>
      <w:tr w:rsidR="004147CF" w14:paraId="7E9BD9AA"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70C39E9"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lang w:val="en-US" w:eastAsia="zh-CN"/>
              </w:rPr>
            </w:pPr>
            <w:r>
              <w:rPr>
                <w:lang w:val="en-US" w:eastAsia="zh-CN"/>
              </w:rPr>
              <w:t>0</w:t>
            </w:r>
          </w:p>
        </w:tc>
      </w:tr>
      <w:tr w:rsidR="004147CF" w14:paraId="340FB97B"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lang w:val="en-US" w:eastAsia="zh-CN"/>
              </w:rPr>
            </w:pPr>
          </w:p>
        </w:tc>
      </w:tr>
      <w:tr w:rsidR="004147CF" w14:paraId="56816225"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72C1CE1"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lang w:val="en-US" w:eastAsia="zh-CN"/>
              </w:rPr>
            </w:pPr>
            <w:r>
              <w:rPr>
                <w:lang w:val="en-US" w:eastAsia="zh-CN"/>
              </w:rPr>
              <w:t>0</w:t>
            </w:r>
          </w:p>
        </w:tc>
      </w:tr>
      <w:tr w:rsidR="004147CF" w14:paraId="315041A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lang w:val="en-US" w:eastAsia="zh-CN"/>
              </w:rPr>
            </w:pPr>
          </w:p>
        </w:tc>
      </w:tr>
      <w:tr w:rsidR="004147CF" w14:paraId="0B46895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04C3D4C"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lang w:val="en-US" w:eastAsia="zh-CN"/>
              </w:rPr>
            </w:pPr>
            <w:r>
              <w:rPr>
                <w:lang w:val="en-US" w:eastAsia="zh-CN"/>
              </w:rPr>
              <w:t>0</w:t>
            </w:r>
          </w:p>
        </w:tc>
      </w:tr>
      <w:tr w:rsidR="004147CF" w14:paraId="6FFC33A9"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lang w:val="en-US" w:eastAsia="zh-CN"/>
              </w:rPr>
            </w:pPr>
          </w:p>
        </w:tc>
      </w:tr>
      <w:tr w:rsidR="004147CF" w14:paraId="6D1B746E"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B56D3B6"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lang w:val="en-US" w:eastAsia="zh-CN"/>
              </w:rPr>
            </w:pPr>
            <w:r>
              <w:rPr>
                <w:lang w:val="en-US" w:eastAsia="zh-CN"/>
              </w:rPr>
              <w:t>0</w:t>
            </w:r>
          </w:p>
        </w:tc>
      </w:tr>
      <w:tr w:rsidR="004147CF" w14:paraId="5EF5E67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lang w:val="en-US" w:eastAsia="zh-CN"/>
              </w:rPr>
            </w:pPr>
          </w:p>
        </w:tc>
      </w:tr>
      <w:tr w:rsidR="004147CF" w14:paraId="70524AE6"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6DD583A" w14:textId="77777777" w:rsidR="004147CF" w:rsidRDefault="004147CF" w:rsidP="00B57B62">
            <w:pPr>
              <w:pStyle w:val="TAC"/>
              <w:rPr>
                <w:bCs/>
                <w:lang w:val="en-US"/>
              </w:rPr>
            </w:pPr>
            <w:r>
              <w:rPr>
                <w:bCs/>
                <w:lang w:val="en-US"/>
              </w:rPr>
              <w:t>CA_n77(2A)</w:t>
            </w:r>
          </w:p>
          <w:p w14:paraId="448E79C5" w14:textId="77777777" w:rsidR="004147CF" w:rsidRDefault="004147CF" w:rsidP="00B57B62">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lang w:val="en-US"/>
              </w:rPr>
            </w:pPr>
            <w:r>
              <w:rPr>
                <w:lang w:val="en-US"/>
              </w:rPr>
              <w:t>0</w:t>
            </w:r>
          </w:p>
        </w:tc>
      </w:tr>
      <w:tr w:rsidR="004147CF" w14:paraId="5C3C9C8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lang w:val="en-US"/>
              </w:rPr>
            </w:pPr>
          </w:p>
        </w:tc>
      </w:tr>
      <w:tr w:rsidR="004147CF" w14:paraId="05734128"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33FA0B9E" w14:textId="77777777" w:rsidR="004147CF" w:rsidRDefault="004147CF" w:rsidP="00B57B62">
            <w:pPr>
              <w:pStyle w:val="TAC"/>
              <w:rPr>
                <w:bCs/>
                <w:lang w:val="en-US" w:eastAsia="zh-CN"/>
              </w:rPr>
            </w:pPr>
            <w:r>
              <w:rPr>
                <w:bCs/>
                <w:lang w:val="en-US"/>
              </w:rPr>
              <w:t>CA_n77(2A)</w:t>
            </w:r>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lang w:val="en-US" w:eastAsia="zh-CN"/>
              </w:rPr>
            </w:pPr>
            <w:r>
              <w:rPr>
                <w:lang w:val="en-US"/>
              </w:rPr>
              <w:t>0</w:t>
            </w:r>
          </w:p>
        </w:tc>
      </w:tr>
      <w:tr w:rsidR="004147CF" w14:paraId="5D3DB94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lang w:val="en-US" w:eastAsia="zh-CN"/>
              </w:rPr>
            </w:pPr>
          </w:p>
        </w:tc>
      </w:tr>
      <w:tr w:rsidR="004147CF" w14:paraId="3B6C7611"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BD6D314" w14:textId="77777777" w:rsidR="004147CF" w:rsidRDefault="004147CF" w:rsidP="00B57B62">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AFA2ECF" w14:textId="77777777" w:rsidR="004147CF" w:rsidRDefault="004147CF" w:rsidP="004147CF">
      <w:pPr>
        <w:rPr>
          <w:sz w:val="18"/>
          <w:lang w:val="x-none" w:eastAsia="zh-CN"/>
        </w:rPr>
      </w:pPr>
    </w:p>
    <w:p w14:paraId="7AE2A3B9" w14:textId="630A9BF1" w:rsidR="004147CF" w:rsidRPr="00AE70E3" w:rsidRDefault="004147CF" w:rsidP="00FD0980">
      <w:pPr>
        <w:pStyle w:val="Heading3"/>
        <w:rPr>
          <w:lang w:val="en-US" w:eastAsia="zh-CN"/>
        </w:rPr>
      </w:pPr>
      <w:bookmarkStart w:id="216" w:name="_Toc144369190"/>
      <w:r>
        <w:rPr>
          <w:lang w:eastAsia="zh-CN"/>
        </w:rPr>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6"/>
    </w:p>
    <w:p w14:paraId="63AFD8F4" w14:textId="65BC6FA2" w:rsidR="004147CF" w:rsidRPr="00AE70E3" w:rsidRDefault="004147CF" w:rsidP="004147CF">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trPr>
        <w:tc>
          <w:tcPr>
            <w:tcW w:w="1679" w:type="dxa"/>
          </w:tcPr>
          <w:p w14:paraId="6C230671"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6BB1C48"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38BA1E"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48E112"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0EF5704"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147CF" w:rsidRPr="00AE70E3" w14:paraId="6BDB1171" w14:textId="77777777" w:rsidTr="00B57B62">
        <w:trPr>
          <w:trHeight w:val="192"/>
          <w:jc w:val="center"/>
        </w:trPr>
        <w:tc>
          <w:tcPr>
            <w:tcW w:w="1679" w:type="dxa"/>
            <w:vMerge w:val="restart"/>
            <w:vAlign w:val="center"/>
          </w:tcPr>
          <w:p w14:paraId="15500F23" w14:textId="77777777" w:rsidR="004147CF" w:rsidRPr="00AE70E3" w:rsidRDefault="004147CF"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B6177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52E5B0C"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67B0C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AF59ED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r>
      <w:tr w:rsidR="004147CF" w:rsidRPr="00AE70E3" w14:paraId="232179A4" w14:textId="77777777" w:rsidTr="00B57B62">
        <w:trPr>
          <w:trHeight w:val="192"/>
          <w:jc w:val="center"/>
        </w:trPr>
        <w:tc>
          <w:tcPr>
            <w:tcW w:w="1679" w:type="dxa"/>
            <w:vMerge/>
          </w:tcPr>
          <w:p w14:paraId="4E390194" w14:textId="77777777" w:rsidR="004147CF" w:rsidRPr="00AE70E3" w:rsidRDefault="004147CF"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1E57B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91772B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99175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r>
    </w:tbl>
    <w:p w14:paraId="564446EB" w14:textId="77777777" w:rsidR="004147CF" w:rsidRPr="00AE70E3" w:rsidRDefault="004147CF" w:rsidP="004147CF"/>
    <w:p w14:paraId="14618402" w14:textId="35453EE6" w:rsidR="004147CF" w:rsidRPr="00AE70E3" w:rsidRDefault="004147CF" w:rsidP="00FD0980">
      <w:pPr>
        <w:pStyle w:val="Heading3"/>
        <w:rPr>
          <w:lang w:eastAsia="ja-JP"/>
        </w:rPr>
      </w:pPr>
      <w:bookmarkStart w:id="217" w:name="_Toc144369191"/>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7"/>
    </w:p>
    <w:p w14:paraId="7C120402" w14:textId="77777777" w:rsidR="004147CF" w:rsidRPr="00AE70E3" w:rsidRDefault="004147CF" w:rsidP="004147CF">
      <w:pPr>
        <w:rPr>
          <w:lang w:eastAsia="zh-CN"/>
        </w:rPr>
      </w:pPr>
      <w:r w:rsidRPr="00AE70E3">
        <w:rPr>
          <w:lang w:eastAsia="zh-CN"/>
        </w:rPr>
        <w:t xml:space="preserve">Analysis of REFSENS exceptions or MSD requirements is needed due to higher power uplink. </w:t>
      </w:r>
    </w:p>
    <w:p w14:paraId="5A30C546" w14:textId="382E9A5B" w:rsidR="004147CF" w:rsidRPr="00AE70E3" w:rsidRDefault="004147CF" w:rsidP="00FD0980">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1C0CF4B6" w14:textId="77777777" w:rsidR="004147CF" w:rsidRDefault="004147CF" w:rsidP="004147CF">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falls into </w:t>
      </w:r>
      <w:r>
        <w:rPr>
          <w:lang w:eastAsia="zh-CN"/>
        </w:rPr>
        <w:t>n7</w:t>
      </w:r>
      <w:r w:rsidRPr="00AE70E3">
        <w:rPr>
          <w:lang w:eastAsia="zh-CN"/>
        </w:rPr>
        <w:t xml:space="preserve"> DL</w:t>
      </w:r>
      <w:r>
        <w:rPr>
          <w:lang w:eastAsia="zh-CN"/>
        </w:rPr>
        <w:t>.</w:t>
      </w:r>
    </w:p>
    <w:p w14:paraId="38149B45" w14:textId="77777777" w:rsidR="004147CF" w:rsidRDefault="004147CF" w:rsidP="004147CF">
      <w:pPr>
        <w:rPr>
          <w:lang w:eastAsia="zh-CN"/>
        </w:rPr>
      </w:pPr>
      <w:r>
        <w:rPr>
          <w:lang w:eastAsia="zh-CN"/>
        </w:rPr>
        <w:t xml:space="preserve">The PC3 IMD4 MSD value for CA_n7-n77 is 7.1 </w:t>
      </w:r>
    </w:p>
    <w:p w14:paraId="099585E7" w14:textId="77777777" w:rsidR="004147CF" w:rsidRDefault="004147CF" w:rsidP="004147CF">
      <w:pPr>
        <w:rPr>
          <w:lang w:eastAsia="zh-CN"/>
        </w:rPr>
      </w:pPr>
      <w:r>
        <w:rPr>
          <w:lang w:eastAsia="zh-CN"/>
        </w:rPr>
        <w:t>The PC3 IMD4 MSD value for CA_n1-n77 is 8.0</w:t>
      </w:r>
    </w:p>
    <w:p w14:paraId="483EAE9B" w14:textId="77777777" w:rsidR="004147CF" w:rsidRDefault="004147CF" w:rsidP="004147CF">
      <w:pPr>
        <w:rPr>
          <w:rFonts w:eastAsiaTheme="minorEastAsia" w:cs="Arial"/>
          <w:lang w:val="en-US"/>
        </w:rPr>
      </w:pPr>
      <w:r>
        <w:rPr>
          <w:lang w:eastAsia="zh-CN"/>
        </w:rPr>
        <w:t>T</w:t>
      </w:r>
      <w:r w:rsidRPr="00AE70E3">
        <w:rPr>
          <w:lang w:eastAsia="zh-CN"/>
        </w:rPr>
        <w:t xml:space="preserve">he </w:t>
      </w:r>
      <w:r>
        <w:rPr>
          <w:lang w:eastAsia="zh-CN"/>
        </w:rPr>
        <w:t xml:space="preserve">PC2 IMD4 </w:t>
      </w:r>
      <w:r w:rsidRPr="00AE70E3">
        <w:rPr>
          <w:lang w:eastAsia="zh-CN"/>
        </w:rPr>
        <w:t xml:space="preserve">MSD </w:t>
      </w:r>
      <w:r>
        <w:rPr>
          <w:lang w:eastAsia="zh-CN"/>
        </w:rPr>
        <w:t xml:space="preserve">value for </w:t>
      </w:r>
      <w:r w:rsidRPr="00C062BB">
        <w:rPr>
          <w:rFonts w:eastAsiaTheme="minorEastAsia" w:cs="Arial"/>
          <w:lang w:val="en-US" w:eastAsia="zh-CN"/>
        </w:rPr>
        <w:t>CA</w:t>
      </w:r>
      <w:r w:rsidRPr="00563A12">
        <w:rPr>
          <w:rFonts w:eastAsiaTheme="minorEastAsia" w:cs="Arial"/>
        </w:rPr>
        <w:t>_</w:t>
      </w:r>
      <w:r w:rsidRPr="00C062BB">
        <w:rPr>
          <w:rFonts w:eastAsiaTheme="minorEastAsia" w:cs="Arial"/>
          <w:lang w:val="en-US"/>
        </w:rPr>
        <w:t>n1</w:t>
      </w:r>
      <w:r w:rsidRPr="00563A12">
        <w:rPr>
          <w:rFonts w:eastAsiaTheme="minorEastAsia" w:cs="Arial"/>
          <w:lang w:eastAsia="zh-CN"/>
        </w:rPr>
        <w:t>-</w:t>
      </w:r>
      <w:r w:rsidRPr="00563A12">
        <w:rPr>
          <w:rFonts w:eastAsiaTheme="minorEastAsia" w:cs="Arial"/>
        </w:rPr>
        <w:t>n</w:t>
      </w:r>
      <w:r w:rsidRPr="00C062BB">
        <w:rPr>
          <w:rFonts w:eastAsiaTheme="minorEastAsia" w:cs="Arial"/>
          <w:lang w:val="en-US"/>
        </w:rPr>
        <w:t>77</w:t>
      </w:r>
      <w:r>
        <w:rPr>
          <w:rFonts w:eastAsiaTheme="minorEastAsia" w:cs="Arial"/>
          <w:lang w:val="en-US"/>
        </w:rPr>
        <w:t xml:space="preserve"> is 17.8</w:t>
      </w:r>
    </w:p>
    <w:p w14:paraId="27BD5949" w14:textId="77777777" w:rsidR="004147CF" w:rsidRPr="00AE70E3" w:rsidRDefault="004147CF" w:rsidP="004147CF">
      <w:pPr>
        <w:rPr>
          <w:lang w:eastAsia="zh-CN"/>
        </w:rPr>
      </w:pPr>
      <w:r>
        <w:rPr>
          <w:rFonts w:eastAsiaTheme="minorEastAsia" w:cs="Arial"/>
          <w:lang w:val="en-US"/>
        </w:rPr>
        <w:t>Based on above the PC2 IMD4 MSD for CA_n7-n77</w:t>
      </w:r>
      <w:r>
        <w:rPr>
          <w:lang w:eastAsia="zh-CN"/>
        </w:rPr>
        <w:t xml:space="preserve"> is calculated as 7.1*(17.8 / 8.0) = 15.8</w:t>
      </w:r>
    </w:p>
    <w:p w14:paraId="26170B5B" w14:textId="393A5093" w:rsidR="004147CF" w:rsidRPr="00AE70E3" w:rsidRDefault="004147CF" w:rsidP="004147C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147CF" w:rsidRPr="00AE70E3" w14:paraId="5D5D1242"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D1B609F" w14:textId="77777777" w:rsidR="004147CF" w:rsidRPr="00AE70E3" w:rsidRDefault="004147CF"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E56A74C"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4147CF" w:rsidRPr="00AE70E3" w14:paraId="18BDDD0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6924D5C"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5AEA507"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7FDD8E1"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07619B0"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DC448A3"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E234492"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0A6715"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C218CDD"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E25B3E8" w14:textId="77777777" w:rsidR="004147CF" w:rsidRPr="00AE70E3" w:rsidRDefault="004147CF"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277398E9" w14:textId="77777777" w:rsidR="004147CF" w:rsidRPr="00AE70E3" w:rsidRDefault="004147CF" w:rsidP="00B57B62">
            <w:pPr>
              <w:keepNext/>
              <w:keepLines/>
              <w:spacing w:after="0"/>
              <w:jc w:val="center"/>
              <w:rPr>
                <w:rFonts w:ascii="Arial" w:eastAsia="DengXian" w:hAnsi="Arial"/>
                <w:b/>
                <w:sz w:val="18"/>
              </w:rPr>
            </w:pPr>
          </w:p>
        </w:tc>
      </w:tr>
      <w:tr w:rsidR="004147CF" w:rsidRPr="00AE70E3" w14:paraId="1A0DFF6A"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6D4A909" w14:textId="77777777" w:rsidR="004147CF" w:rsidRPr="00AE70E3" w:rsidRDefault="004147CF"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67659C27" w14:textId="77777777" w:rsidR="004147CF" w:rsidRPr="00AE70E3" w:rsidRDefault="004147CF" w:rsidP="00B57B62">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02474DC" w14:textId="77777777" w:rsidR="004147CF" w:rsidRPr="00AE70E3"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51A3FCF4" w14:textId="77777777" w:rsidR="004147CF" w:rsidRPr="00AE70E3" w:rsidRDefault="004147CF" w:rsidP="00B57B62">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BFF19" w14:textId="77777777" w:rsidR="004147CF" w:rsidRPr="00AE70E3" w:rsidRDefault="004147CF" w:rsidP="00B57B62">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E62F7D" w14:textId="77777777" w:rsidR="004147CF" w:rsidRPr="00AE70E3"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76B873DF" w14:textId="77777777" w:rsidR="004147CF" w:rsidRPr="00AE70E3" w:rsidRDefault="004147CF" w:rsidP="00B57B62">
            <w:pPr>
              <w:keepNext/>
              <w:keepLines/>
              <w:spacing w:after="0"/>
              <w:jc w:val="center"/>
              <w:rPr>
                <w:rFonts w:ascii="Arial" w:eastAsia="DengXian" w:hAnsi="Arial"/>
                <w:sz w:val="18"/>
                <w:lang w:val="en-US" w:eastAsia="zh-CN"/>
              </w:rPr>
            </w:pPr>
            <w:r>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1D422B53" w14:textId="77777777" w:rsidR="004147CF" w:rsidRPr="00AE70E3" w:rsidRDefault="004147CF"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84DC8E" w14:textId="77777777" w:rsidR="004147CF" w:rsidRPr="00C6294C"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IMD4</w:t>
            </w:r>
          </w:p>
        </w:tc>
      </w:tr>
      <w:tr w:rsidR="004147CF" w:rsidRPr="00AE70E3" w14:paraId="245B3F66"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260C5875" w14:textId="77777777" w:rsidR="004147CF" w:rsidRPr="00AE70E3" w:rsidRDefault="004147CF"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A36E7" w14:textId="77777777" w:rsidR="004147CF" w:rsidRPr="00AE70E3" w:rsidRDefault="004147CF"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70910D1" w14:textId="77777777" w:rsidR="004147CF" w:rsidRPr="00AE70E3"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51D6CDAF" w14:textId="77777777" w:rsidR="004147CF" w:rsidRPr="00AE70E3" w:rsidRDefault="004147CF" w:rsidP="00B57B62">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9D8F69" w14:textId="77777777" w:rsidR="004147CF" w:rsidRPr="00AE70E3" w:rsidRDefault="004147CF" w:rsidP="00B57B62">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938B03" w14:textId="77777777" w:rsidR="004147CF" w:rsidRPr="00AE70E3"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2A4899BB" w14:textId="77777777" w:rsidR="004147CF" w:rsidRPr="00AE70E3" w:rsidRDefault="004147CF" w:rsidP="00B57B62">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3E51C8" w14:textId="77777777" w:rsidR="004147CF" w:rsidRPr="00AE70E3" w:rsidRDefault="004147CF"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D43DFE" w14:textId="77777777" w:rsidR="004147CF" w:rsidRPr="00C6294C" w:rsidRDefault="004147CF" w:rsidP="00B57B62">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N/A</w:t>
            </w:r>
          </w:p>
        </w:tc>
      </w:tr>
    </w:tbl>
    <w:p w14:paraId="5B9BE4ED" w14:textId="77777777" w:rsidR="004147CF" w:rsidRPr="00AE70E3" w:rsidRDefault="004147CF" w:rsidP="004147CF">
      <w:pPr>
        <w:rPr>
          <w:lang w:eastAsia="zh-CN"/>
        </w:rPr>
      </w:pPr>
    </w:p>
    <w:p w14:paraId="06AA2CC5" w14:textId="62724486"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49843EC8" w14:textId="44EACA35" w:rsidR="004147CF" w:rsidRPr="003B129C" w:rsidRDefault="004147CF" w:rsidP="004147CF">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716967DA" w14:textId="37192CCF" w:rsidR="004147CF" w:rsidRPr="003B129C" w:rsidRDefault="004147CF" w:rsidP="004147CF">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trPr>
        <w:tc>
          <w:tcPr>
            <w:tcW w:w="576" w:type="dxa"/>
            <w:vAlign w:val="center"/>
          </w:tcPr>
          <w:p w14:paraId="73C2174B" w14:textId="77777777" w:rsidR="004147CF" w:rsidRPr="00BC7A66" w:rsidRDefault="004147CF" w:rsidP="00B57B62">
            <w:pPr>
              <w:keepNext/>
              <w:keepLines/>
              <w:spacing w:after="0"/>
              <w:jc w:val="center"/>
              <w:rPr>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E6667D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9AB545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0CD04DC7"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2E44848A"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159D7348"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4147CF" w:rsidRPr="00BC7A66" w14:paraId="4F9B1492" w14:textId="77777777" w:rsidTr="00B57B62">
        <w:trPr>
          <w:trHeight w:val="41"/>
        </w:trPr>
        <w:tc>
          <w:tcPr>
            <w:tcW w:w="576" w:type="dxa"/>
            <w:vAlign w:val="center"/>
          </w:tcPr>
          <w:p w14:paraId="76E0BD0F" w14:textId="77777777" w:rsidR="004147CF" w:rsidRPr="006B1ED8" w:rsidRDefault="004147CF"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4147CF" w:rsidRPr="00BC7A66" w14:paraId="54B4A600" w14:textId="77777777" w:rsidTr="00B57B62">
        <w:trPr>
          <w:trHeight w:val="9"/>
        </w:trPr>
        <w:tc>
          <w:tcPr>
            <w:tcW w:w="576" w:type="dxa"/>
            <w:vAlign w:val="center"/>
          </w:tcPr>
          <w:p w14:paraId="0B70F3A4" w14:textId="77777777" w:rsidR="004147CF" w:rsidRPr="00BC7A66" w:rsidRDefault="004147CF"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073FA2D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2F55BCF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72D326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0BF34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0E41913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046D4134"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6E6B274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1FCEC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59FF345E"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2E88E48C"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17990</w:t>
            </w:r>
          </w:p>
        </w:tc>
      </w:tr>
      <w:tr w:rsidR="004147CF" w:rsidRPr="00BC7A66" w14:paraId="56C89CB7" w14:textId="77777777" w:rsidTr="00B57B62">
        <w:trPr>
          <w:trHeight w:val="9"/>
        </w:trPr>
        <w:tc>
          <w:tcPr>
            <w:tcW w:w="576" w:type="dxa"/>
            <w:vAlign w:val="center"/>
          </w:tcPr>
          <w:p w14:paraId="3151315B" w14:textId="77777777" w:rsidR="004147CF" w:rsidRPr="00BC7A66" w:rsidRDefault="004147CF" w:rsidP="00B57B62">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12DF445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A4E17C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082A9448"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64873A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32EDF80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6E50FB1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33BD4C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003E6EC9"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762CBA5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2CF53A41"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29400</w:t>
            </w:r>
          </w:p>
        </w:tc>
      </w:tr>
    </w:tbl>
    <w:p w14:paraId="6930EECC" w14:textId="77777777" w:rsidR="004147CF" w:rsidRDefault="004147CF" w:rsidP="004147CF"/>
    <w:p w14:paraId="1545EB8B" w14:textId="763F7145" w:rsidR="004147CF" w:rsidRDefault="004147CF" w:rsidP="004147CF">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3669E865" w14:textId="0425227F" w:rsidR="004147CF" w:rsidRPr="00050EB8" w:rsidRDefault="004147CF" w:rsidP="004147CF">
      <w:pPr>
        <w:pStyle w:val="TH"/>
        <w:rPr>
          <w:lang w:eastAsia="zh-CN"/>
        </w:rPr>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147CF" w14:paraId="3EC8E3B7"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lang w:eastAsia="ja-JP"/>
              </w:rPr>
            </w:pPr>
            <w:r>
              <w:rPr>
                <w:lang w:eastAsia="ja-JP"/>
              </w:rPr>
              <w:t>DL High Band Edge</w:t>
            </w:r>
          </w:p>
        </w:tc>
      </w:tr>
      <w:tr w:rsidR="004147CF" w14:paraId="097D877D"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lang w:eastAsia="ja-JP"/>
              </w:rPr>
            </w:pPr>
            <w:r w:rsidRPr="00C85B35">
              <w:rPr>
                <w:lang w:eastAsia="ja-JP"/>
              </w:rPr>
              <w:t>10760</w:t>
            </w:r>
          </w:p>
        </w:tc>
      </w:tr>
      <w:tr w:rsidR="004147CF" w14:paraId="7200C6C9"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lang w:eastAsia="ja-JP"/>
              </w:rPr>
            </w:pPr>
            <w:r w:rsidRPr="00C85B35">
              <w:rPr>
                <w:lang w:eastAsia="ja-JP"/>
              </w:rPr>
              <w:t>16800</w:t>
            </w:r>
          </w:p>
        </w:tc>
      </w:tr>
    </w:tbl>
    <w:p w14:paraId="22D711A5" w14:textId="77777777" w:rsidR="004147CF" w:rsidRPr="00BC7A66" w:rsidRDefault="004147CF" w:rsidP="004147CF"/>
    <w:p w14:paraId="2FCCADE6" w14:textId="77777777" w:rsidR="004147CF" w:rsidRDefault="004147CF" w:rsidP="004147CF">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5A382AEB" w14:textId="77777777" w:rsidR="004147CF" w:rsidRDefault="004147CF" w:rsidP="004147CF">
      <w:r>
        <w:t>The cross band isolation needed is defined in PC2 table below. Values from CA_n7-n78 is reused.</w:t>
      </w:r>
    </w:p>
    <w:p w14:paraId="37D35575" w14:textId="36E7A1B4"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lang w:eastAsia="zh-CN"/>
              </w:rPr>
            </w:pPr>
            <w:r>
              <w:rPr>
                <w:lang w:eastAsia="zh-CN"/>
              </w:rPr>
              <w:t>Cross-band</w:t>
            </w:r>
          </w:p>
          <w:p w14:paraId="1194577B" w14:textId="77777777" w:rsidR="004147CF" w:rsidRDefault="004147CF" w:rsidP="00B57B62">
            <w:pPr>
              <w:pStyle w:val="TAH"/>
              <w:rPr>
                <w:lang w:eastAsia="zh-CN"/>
              </w:rPr>
            </w:pPr>
            <w:r>
              <w:rPr>
                <w:lang w:eastAsia="zh-CN"/>
              </w:rPr>
              <w:t>Interference</w:t>
            </w:r>
          </w:p>
          <w:p w14:paraId="02ECB7C5" w14:textId="77777777" w:rsidR="004147CF" w:rsidRDefault="004147CF" w:rsidP="00B57B62">
            <w:pPr>
              <w:pStyle w:val="TAH"/>
              <w:rPr>
                <w:lang w:eastAsia="zh-CN"/>
              </w:rPr>
            </w:pPr>
            <w:r>
              <w:rPr>
                <w:lang w:eastAsia="zh-CN"/>
              </w:rPr>
              <w:t>source</w:t>
            </w:r>
          </w:p>
        </w:tc>
      </w:tr>
      <w:tr w:rsidR="004147CF" w14:paraId="49E65BC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rFonts w:ascii="Arial" w:hAnsi="Arial" w:cs="Arial"/>
                <w:b/>
                <w:bCs/>
                <w:color w:val="000000"/>
                <w:sz w:val="18"/>
                <w:szCs w:val="18"/>
                <w:lang w:eastAsia="zh-CN"/>
              </w:rPr>
            </w:pPr>
          </w:p>
        </w:tc>
      </w:tr>
      <w:tr w:rsidR="004147CF" w14:paraId="2B54A139"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bCs/>
                <w:color w:val="000000"/>
                <w:lang w:eastAsia="zh-CN"/>
              </w:rPr>
            </w:pPr>
            <w:r>
              <w:rPr>
                <w:bCs/>
                <w:color w:val="000000"/>
                <w:lang w:eastAsia="zh-CN"/>
              </w:rPr>
              <w:t>&gt;ACLR2</w:t>
            </w:r>
          </w:p>
        </w:tc>
      </w:tr>
    </w:tbl>
    <w:p w14:paraId="68B9C898" w14:textId="77777777" w:rsidR="004147CF" w:rsidRPr="00AE70E3" w:rsidRDefault="004147CF" w:rsidP="004147CF"/>
    <w:p w14:paraId="3A515499" w14:textId="7D20B513"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5D274234" w14:textId="77777777" w:rsidR="004147CF" w:rsidRPr="00AE70E3" w:rsidRDefault="004147CF" w:rsidP="004147CF">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4623AFD0" w14:textId="77777777" w:rsidR="004147CF" w:rsidRDefault="004147CF" w:rsidP="004147CF">
      <w:r>
        <w:t>The cross band isolation needed is defined in PC1.5 table below. Values from CA_n41-n77 is reused.</w:t>
      </w:r>
    </w:p>
    <w:p w14:paraId="621CA01E" w14:textId="1986FB98"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lang w:eastAsia="zh-CN"/>
              </w:rPr>
            </w:pPr>
            <w:r>
              <w:rPr>
                <w:lang w:eastAsia="zh-CN"/>
              </w:rPr>
              <w:t>Cross-band</w:t>
            </w:r>
          </w:p>
          <w:p w14:paraId="622986EA" w14:textId="77777777" w:rsidR="004147CF" w:rsidRDefault="004147CF" w:rsidP="00B57B62">
            <w:pPr>
              <w:pStyle w:val="TAH"/>
              <w:rPr>
                <w:lang w:eastAsia="zh-CN"/>
              </w:rPr>
            </w:pPr>
            <w:r>
              <w:rPr>
                <w:lang w:eastAsia="zh-CN"/>
              </w:rPr>
              <w:t>Interference</w:t>
            </w:r>
          </w:p>
          <w:p w14:paraId="6E29AC40" w14:textId="77777777" w:rsidR="004147CF" w:rsidRDefault="004147CF" w:rsidP="00B57B62">
            <w:pPr>
              <w:pStyle w:val="TAH"/>
              <w:rPr>
                <w:lang w:eastAsia="zh-CN"/>
              </w:rPr>
            </w:pPr>
            <w:r>
              <w:rPr>
                <w:lang w:eastAsia="zh-CN"/>
              </w:rPr>
              <w:t>source</w:t>
            </w:r>
          </w:p>
        </w:tc>
      </w:tr>
      <w:tr w:rsidR="004147CF" w14:paraId="4B3E33D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rFonts w:ascii="Arial" w:hAnsi="Arial" w:cs="Arial"/>
                <w:b/>
                <w:bCs/>
                <w:color w:val="000000"/>
                <w:sz w:val="18"/>
                <w:szCs w:val="18"/>
                <w:lang w:eastAsia="zh-CN"/>
              </w:rPr>
            </w:pPr>
          </w:p>
        </w:tc>
      </w:tr>
      <w:tr w:rsidR="004147CF" w14:paraId="3A7F0984"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bCs/>
                <w:color w:val="000000"/>
                <w:lang w:eastAsia="zh-CN"/>
              </w:rPr>
            </w:pPr>
            <w:r>
              <w:rPr>
                <w:bCs/>
                <w:color w:val="000000"/>
                <w:lang w:eastAsia="zh-CN"/>
              </w:rPr>
              <w:t>&gt;ACLR2</w:t>
            </w:r>
          </w:p>
        </w:tc>
      </w:tr>
    </w:tbl>
    <w:p w14:paraId="369CD45C" w14:textId="77777777" w:rsidR="004147CF" w:rsidRPr="00AE70E3" w:rsidRDefault="004147CF" w:rsidP="004147CF"/>
    <w:p w14:paraId="398BAB3C" w14:textId="0269013D" w:rsidR="004147CF" w:rsidRPr="00AE70E3" w:rsidRDefault="004147CF" w:rsidP="00FD0980">
      <w:pPr>
        <w:pStyle w:val="Heading3"/>
        <w:rPr>
          <w:lang w:eastAsia="ja-JP"/>
        </w:rPr>
      </w:pPr>
      <w:bookmarkStart w:id="218" w:name="_Toc144369192"/>
      <w:r>
        <w:rPr>
          <w:lang w:eastAsia="ja-JP"/>
        </w:rPr>
        <w:t>5.16</w:t>
      </w:r>
      <w:r w:rsidRPr="00AE70E3">
        <w:rPr>
          <w:lang w:eastAsia="ja-JP"/>
        </w:rPr>
        <w:t>.4</w:t>
      </w:r>
      <w:r w:rsidRPr="00AE70E3">
        <w:rPr>
          <w:lang w:eastAsia="ja-JP"/>
        </w:rPr>
        <w:tab/>
        <w:t>∆TIB and ∆RIB values</w:t>
      </w:r>
      <w:bookmarkEnd w:id="218"/>
    </w:p>
    <w:p w14:paraId="3E34E028" w14:textId="77777777" w:rsidR="004147CF" w:rsidRPr="00AE70E3" w:rsidRDefault="004147CF" w:rsidP="004147CF">
      <w:pPr>
        <w:rPr>
          <w:lang w:eastAsia="zh-CN"/>
        </w:rPr>
      </w:pPr>
      <w:r w:rsidRPr="00AE70E3">
        <w:rPr>
          <w:lang w:eastAsia="ja-JP"/>
        </w:rPr>
        <w:t>There is no change by comparing to the values for PC3 CA.</w:t>
      </w:r>
    </w:p>
    <w:p w14:paraId="355E6211" w14:textId="054E0CE2" w:rsidR="00E00078" w:rsidRPr="00487CE3" w:rsidRDefault="00E00078" w:rsidP="00FD0980">
      <w:pPr>
        <w:pStyle w:val="Heading2"/>
        <w:rPr>
          <w:lang w:val="en-US" w:eastAsia="zh-CN"/>
        </w:rPr>
      </w:pPr>
      <w:bookmarkStart w:id="219" w:name="_Toc144369193"/>
      <w:r>
        <w:rPr>
          <w:rFonts w:hint="eastAsia"/>
          <w:lang w:eastAsia="zh-CN"/>
        </w:rPr>
        <w:t>5.17</w:t>
      </w:r>
      <w:r w:rsidRPr="00487CE3">
        <w:tab/>
      </w:r>
      <w:r w:rsidRPr="00487CE3">
        <w:rPr>
          <w:lang w:eastAsia="zh-CN"/>
        </w:rPr>
        <w:t>CA_n</w:t>
      </w:r>
      <w:r w:rsidRPr="00487CE3">
        <w:rPr>
          <w:lang w:val="en-US" w:eastAsia="zh-CN"/>
        </w:rPr>
        <w:t>1</w:t>
      </w:r>
      <w:bookmarkStart w:id="220" w:name="_Toc121580580"/>
      <w:r w:rsidRPr="00487CE3">
        <w:rPr>
          <w:lang w:eastAsia="zh-CN"/>
        </w:rPr>
        <w:t>-n</w:t>
      </w:r>
      <w:bookmarkEnd w:id="220"/>
      <w:r w:rsidRPr="00487CE3">
        <w:rPr>
          <w:rFonts w:hint="eastAsia"/>
          <w:lang w:val="en-US" w:eastAsia="zh-CN"/>
        </w:rPr>
        <w:t>7</w:t>
      </w:r>
      <w:r w:rsidRPr="00487CE3">
        <w:rPr>
          <w:lang w:val="en-US" w:eastAsia="zh-CN"/>
        </w:rPr>
        <w:t>9</w:t>
      </w:r>
      <w:bookmarkEnd w:id="219"/>
    </w:p>
    <w:p w14:paraId="00E4FE72" w14:textId="34ABFA6C" w:rsidR="00E00078" w:rsidRDefault="00E00078" w:rsidP="00FD0980">
      <w:pPr>
        <w:pStyle w:val="Heading3"/>
        <w:rPr>
          <w:lang w:eastAsia="zh-CN"/>
        </w:rPr>
      </w:pPr>
      <w:bookmarkStart w:id="221" w:name="_Toc121580581"/>
      <w:bookmarkStart w:id="222" w:name="_Toc144369194"/>
      <w:r>
        <w:rPr>
          <w:lang w:eastAsia="zh-CN"/>
        </w:rPr>
        <w:t>5.17.</w:t>
      </w:r>
      <w:r>
        <w:rPr>
          <w:rFonts w:hint="eastAsia"/>
          <w:lang w:eastAsia="zh-CN"/>
        </w:rPr>
        <w:t>1</w:t>
      </w:r>
      <w:r>
        <w:rPr>
          <w:lang w:eastAsia="zh-CN"/>
        </w:rPr>
        <w:tab/>
        <w:t>Configuration</w:t>
      </w:r>
      <w:r>
        <w:rPr>
          <w:rFonts w:hint="eastAsia"/>
          <w:lang w:eastAsia="zh-CN"/>
        </w:rPr>
        <w:t>s</w:t>
      </w:r>
      <w:bookmarkEnd w:id="221"/>
      <w:bookmarkEnd w:id="222"/>
    </w:p>
    <w:p w14:paraId="6C020DD7" w14:textId="4CAB7793" w:rsidR="00E00078" w:rsidRDefault="00E00078" w:rsidP="00E00078">
      <w:pPr>
        <w:keepNext/>
        <w:keepLines/>
        <w:spacing w:before="60"/>
        <w:jc w:val="center"/>
        <w:rPr>
          <w:rFonts w:ascii="Arial" w:hAnsi="Arial" w:cs="Arial"/>
          <w:b/>
          <w:bCs/>
          <w:lang w:val="en-US"/>
        </w:rPr>
      </w:pPr>
      <w:r>
        <w:rPr>
          <w:rFonts w:ascii="Arial" w:hAnsi="Arial" w:cs="Arial"/>
          <w:b/>
          <w:bCs/>
          <w:lang w:val="en-US"/>
        </w:rPr>
        <w:t>Table 5.17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rFonts w:ascii="Arial" w:hAnsi="Arial"/>
                <w:b/>
                <w:sz w:val="16"/>
              </w:rPr>
            </w:pPr>
            <w:r>
              <w:rPr>
                <w:rFonts w:ascii="Arial" w:hAnsi="Arial"/>
                <w:b/>
                <w:sz w:val="16"/>
              </w:rPr>
              <w:t>Uplink CA configuration or</w:t>
            </w:r>
          </w:p>
          <w:p w14:paraId="5753EF4C" w14:textId="77777777" w:rsidR="00E00078" w:rsidRDefault="00E00078"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rFonts w:ascii="Arial" w:hAnsi="Arial"/>
                <w:b/>
                <w:sz w:val="16"/>
              </w:rPr>
            </w:pPr>
            <w:r>
              <w:rPr>
                <w:rFonts w:ascii="Arial" w:hAnsi="Arial"/>
                <w:b/>
                <w:sz w:val="16"/>
              </w:rPr>
              <w:t>Channel bandwidth (MHz)</w:t>
            </w:r>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rFonts w:ascii="Arial" w:hAnsi="Arial"/>
                <w:b/>
                <w:sz w:val="16"/>
              </w:rPr>
            </w:pPr>
            <w:r>
              <w:rPr>
                <w:rFonts w:ascii="Arial" w:hAnsi="Arial"/>
                <w:b/>
                <w:sz w:val="16"/>
              </w:rPr>
              <w:t>Bandwidth combination set</w:t>
            </w:r>
          </w:p>
        </w:tc>
      </w:tr>
      <w:tr w:rsidR="00E00078" w14:paraId="5CA1F455"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rFonts w:ascii="Arial" w:hAnsi="Arial" w:cs="Arial"/>
                <w:i/>
                <w:sz w:val="18"/>
                <w:szCs w:val="18"/>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rFonts w:ascii="Arial" w:hAnsi="Arial" w:cs="Arial"/>
                <w:iCs/>
                <w:sz w:val="18"/>
                <w:szCs w:val="18"/>
              </w:rPr>
            </w:pPr>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p>
          <w:p w14:paraId="74113121" w14:textId="77777777" w:rsidR="00E00078" w:rsidRPr="0098336B" w:rsidRDefault="00E00078" w:rsidP="00217EB2">
            <w:pPr>
              <w:keepLines/>
              <w:widowControl w:val="0"/>
              <w:spacing w:after="0"/>
              <w:jc w:val="center"/>
              <w:rPr>
                <w:rFonts w:ascii="Arial" w:hAnsi="Arial" w:cs="Arial"/>
                <w:i/>
                <w:sz w:val="18"/>
                <w:szCs w:val="18"/>
                <w:vertAlign w:val="superscript"/>
                <w:lang w:val="en-US"/>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rFonts w:ascii="Arial" w:hAnsi="Arial" w:cs="Arial"/>
                <w:iCs/>
                <w:sz w:val="18"/>
                <w:szCs w:val="18"/>
                <w:lang w:val="en-US" w:eastAsia="ja-JP"/>
              </w:rPr>
            </w:pPr>
            <w:r w:rsidRPr="0098336B">
              <w:rPr>
                <w:rFonts w:ascii="Arial" w:hAnsi="Arial" w:cs="Arial"/>
                <w:iCs/>
                <w:sz w:val="18"/>
                <w:szCs w:val="18"/>
                <w:lang w:val="en-US" w:eastAsia="ja-JP"/>
              </w:rPr>
              <w:t>n1</w:t>
            </w:r>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5, 10, 15, 20</w:t>
            </w:r>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rFonts w:ascii="Arial" w:hAnsi="Arial"/>
                <w:sz w:val="18"/>
                <w:szCs w:val="18"/>
                <w:lang w:val="en-US" w:eastAsia="zh-CN"/>
              </w:rPr>
            </w:pPr>
            <w:r w:rsidRPr="0098336B">
              <w:rPr>
                <w:rFonts w:ascii="Arial" w:hAnsi="Arial" w:hint="eastAsia"/>
                <w:sz w:val="18"/>
                <w:szCs w:val="18"/>
                <w:lang w:val="en-US" w:eastAsia="zh-CN"/>
              </w:rPr>
              <w:t>0</w:t>
            </w:r>
          </w:p>
        </w:tc>
      </w:tr>
      <w:tr w:rsidR="00E00078" w14:paraId="5DC0B6A3" w14:textId="77777777" w:rsidTr="00217EB2">
        <w:trPr>
          <w:trHeight w:val="90"/>
          <w:jc w:val="center"/>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rFonts w:ascii="Arial" w:hAnsi="Arial" w:cs="Arial"/>
                <w:iCs/>
                <w:sz w:val="18"/>
                <w:szCs w:val="18"/>
                <w:lang w:val="en-US" w:eastAsia="zh-CN"/>
              </w:rPr>
            </w:pPr>
            <w:r w:rsidRPr="0098336B">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40, 50, 60, 80, 100</w:t>
            </w:r>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rFonts w:ascii="Arial" w:hAnsi="Arial"/>
                <w:sz w:val="18"/>
                <w:szCs w:val="18"/>
                <w:lang w:val="en-US" w:eastAsia="zh-CN"/>
              </w:rPr>
            </w:pPr>
          </w:p>
        </w:tc>
      </w:tr>
      <w:tr w:rsidR="00E00078" w14:paraId="26CD79B6" w14:textId="77777777" w:rsidTr="00217EB2">
        <w:trPr>
          <w:trHeight w:val="323"/>
          <w:jc w:val="center"/>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2C85DF1F" w14:textId="77777777" w:rsidR="00E00078" w:rsidRPr="00CA7CAA" w:rsidRDefault="00E00078" w:rsidP="00217EB2">
            <w:pPr>
              <w:keepNext/>
              <w:keepLines/>
              <w:spacing w:after="0"/>
              <w:ind w:left="851" w:hanging="851"/>
              <w:rPr>
                <w:rFonts w:ascii="Arial" w:hAnsi="Arial"/>
                <w:sz w:val="18"/>
                <w:szCs w:val="18"/>
                <w:lang w:val="en-US" w:eastAsia="ja-JP"/>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33C2FF9A" w14:textId="77777777" w:rsidR="00E00078" w:rsidRPr="00FD0980" w:rsidRDefault="00E00078" w:rsidP="00E00078">
      <w:pPr>
        <w:rPr>
          <w:sz w:val="18"/>
          <w:lang w:eastAsia="zh-CN"/>
        </w:rPr>
      </w:pPr>
    </w:p>
    <w:p w14:paraId="5AD49188" w14:textId="48923FFD" w:rsidR="00E00078" w:rsidRDefault="00E00078" w:rsidP="00FD0980">
      <w:pPr>
        <w:pStyle w:val="Heading3"/>
        <w:rPr>
          <w:lang w:val="en-US" w:eastAsia="zh-CN"/>
        </w:rPr>
      </w:pPr>
      <w:bookmarkStart w:id="223" w:name="_Toc121580582"/>
      <w:bookmarkStart w:id="224" w:name="_Toc144369195"/>
      <w:r>
        <w:rPr>
          <w:lang w:eastAsia="zh-CN"/>
        </w:rPr>
        <w:t>5.17.</w:t>
      </w:r>
      <w:r>
        <w:rPr>
          <w:rFonts w:hint="eastAsia"/>
          <w:lang w:eastAsia="zh-CN"/>
        </w:rPr>
        <w:t>2</w:t>
      </w:r>
      <w:r>
        <w:rPr>
          <w:lang w:eastAsia="zh-CN"/>
        </w:rPr>
        <w:tab/>
      </w:r>
      <w:r>
        <w:rPr>
          <w:lang w:val="en-US" w:eastAsia="zh-CN"/>
        </w:rPr>
        <w:t>Maximum output power</w:t>
      </w:r>
      <w:bookmarkEnd w:id="223"/>
      <w:bookmarkEnd w:id="224"/>
    </w:p>
    <w:p w14:paraId="27DFFF66" w14:textId="2E7C50C1" w:rsidR="00E00078" w:rsidRDefault="00E00078" w:rsidP="00E00078">
      <w:pPr>
        <w:keepNext/>
        <w:keepLines/>
        <w:spacing w:before="60"/>
        <w:jc w:val="center"/>
        <w:rPr>
          <w:rFonts w:ascii="Arial" w:hAnsi="Arial"/>
          <w:b/>
          <w:lang w:eastAsia="zh-CN"/>
        </w:rPr>
      </w:pPr>
      <w:r>
        <w:rPr>
          <w:rFonts w:ascii="Arial" w:hAnsi="Arial"/>
          <w:b/>
        </w:rPr>
        <w:t>Table 5.17.</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trPr>
        <w:tc>
          <w:tcPr>
            <w:tcW w:w="1679" w:type="dxa"/>
          </w:tcPr>
          <w:p w14:paraId="5755C299"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1017398F"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6607CB7C"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54163826"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7374FD6B"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00078" w14:paraId="1223A84E" w14:textId="77777777" w:rsidTr="00217EB2">
        <w:trPr>
          <w:trHeight w:val="192"/>
          <w:jc w:val="center"/>
        </w:trPr>
        <w:tc>
          <w:tcPr>
            <w:tcW w:w="1679" w:type="dxa"/>
            <w:vMerge w:val="restart"/>
            <w:vAlign w:val="center"/>
          </w:tcPr>
          <w:p w14:paraId="086564F7" w14:textId="77777777" w:rsidR="00E00078" w:rsidRPr="00CA7CAA" w:rsidRDefault="00E00078"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p>
        </w:tc>
        <w:tc>
          <w:tcPr>
            <w:tcW w:w="2045" w:type="dxa"/>
            <w:shd w:val="clear" w:color="auto" w:fill="auto"/>
          </w:tcPr>
          <w:p w14:paraId="34DF1B51"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6E27C61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06E868F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1D10373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00078" w14:paraId="28A05CCA" w14:textId="77777777" w:rsidTr="00217EB2">
        <w:trPr>
          <w:trHeight w:val="192"/>
          <w:jc w:val="center"/>
        </w:trPr>
        <w:tc>
          <w:tcPr>
            <w:tcW w:w="1679" w:type="dxa"/>
            <w:vMerge/>
          </w:tcPr>
          <w:p w14:paraId="7CFC71F4" w14:textId="77777777" w:rsidR="00E00078" w:rsidRPr="00CA7CAA" w:rsidRDefault="00E00078"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265BAE39"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2637875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B50DFA4"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2B146C6E" w14:textId="77777777" w:rsidR="00E00078" w:rsidRDefault="00E00078" w:rsidP="00E00078">
      <w:pPr>
        <w:keepNext/>
        <w:keepLines/>
        <w:spacing w:before="60"/>
        <w:rPr>
          <w:rFonts w:ascii="Arial" w:hAnsi="Arial"/>
          <w:b/>
          <w:lang w:eastAsia="zh-CN"/>
        </w:rPr>
      </w:pPr>
    </w:p>
    <w:p w14:paraId="49907088" w14:textId="479F378C" w:rsidR="00E00078" w:rsidRDefault="00E00078" w:rsidP="00FD0980">
      <w:pPr>
        <w:pStyle w:val="Heading3"/>
        <w:rPr>
          <w:lang w:eastAsia="ja-JP"/>
        </w:rPr>
      </w:pPr>
      <w:bookmarkStart w:id="225" w:name="_Toc121580583"/>
      <w:bookmarkStart w:id="226" w:name="_Toc144369196"/>
      <w:r>
        <w:t>5.17.</w:t>
      </w:r>
      <w:r>
        <w:rPr>
          <w:rFonts w:hint="eastAsia"/>
          <w:lang w:eastAsia="zh-CN"/>
        </w:rPr>
        <w:t>3</w:t>
      </w:r>
      <w:r>
        <w:rPr>
          <w:rFonts w:ascii="Courier New" w:hAnsi="Courier New"/>
          <w:szCs w:val="22"/>
          <w:lang w:eastAsia="sv-SE"/>
        </w:rPr>
        <w:tab/>
      </w:r>
      <w:r>
        <w:rPr>
          <w:lang w:eastAsia="ja-JP"/>
        </w:rPr>
        <w:t>REFSENS requirements</w:t>
      </w:r>
      <w:bookmarkEnd w:id="225"/>
      <w:bookmarkEnd w:id="226"/>
    </w:p>
    <w:p w14:paraId="4539F091" w14:textId="77777777" w:rsidR="00E00078" w:rsidRDefault="00E00078" w:rsidP="00E00078">
      <w:pPr>
        <w:keepNext/>
        <w:keepLines/>
        <w:spacing w:before="120"/>
        <w:ind w:left="1134" w:hanging="1134"/>
        <w:outlineLvl w:val="2"/>
        <w:rPr>
          <w:rFonts w:ascii="Arial" w:hAnsi="Arial"/>
          <w:sz w:val="28"/>
          <w:lang w:eastAsia="ja-JP"/>
        </w:rPr>
      </w:pPr>
      <w:r w:rsidRPr="00FE2C88">
        <w:rPr>
          <w:lang w:eastAsia="zh-CN"/>
        </w:rPr>
        <w:t>Analysis of REFSENS exceptions or MSD requirements is needed due to higher power uplink.</w:t>
      </w:r>
    </w:p>
    <w:p w14:paraId="5ACEB860" w14:textId="1C198881" w:rsidR="00E00078" w:rsidRDefault="00E00078" w:rsidP="00FD0980">
      <w:pPr>
        <w:pStyle w:val="Heading4"/>
        <w:rPr>
          <w:lang w:eastAsia="zh-CN"/>
        </w:rPr>
      </w:pPr>
      <w:bookmarkStart w:id="227" w:name="_Toc121580584"/>
      <w:r>
        <w:t>5.17</w:t>
      </w:r>
      <w:r w:rsidRPr="00713795">
        <w:t>.3</w:t>
      </w:r>
      <w:r w:rsidRPr="00713795">
        <w:rPr>
          <w:rFonts w:hint="eastAsia"/>
        </w:rPr>
        <w:t>.1</w:t>
      </w:r>
      <w:r w:rsidRPr="00713795">
        <w:rPr>
          <w:rFonts w:hint="eastAsia"/>
        </w:rPr>
        <w:tab/>
        <w:t>Power class 2 case</w:t>
      </w:r>
      <w:r w:rsidRPr="00713795">
        <w:t xml:space="preserve"> a</w:t>
      </w:r>
      <w:bookmarkEnd w:id="227"/>
      <w:r w:rsidRPr="00713795">
        <w:t>, b</w:t>
      </w:r>
    </w:p>
    <w:p w14:paraId="47842293" w14:textId="77777777" w:rsidR="00E00078" w:rsidRDefault="00E00078" w:rsidP="00E00078">
      <w:pPr>
        <w:rPr>
          <w:iCs/>
          <w:lang w:val="en-US" w:eastAsia="zh-CN"/>
        </w:rPr>
      </w:pPr>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p>
    <w:p w14:paraId="332F4A3A" w14:textId="77777777" w:rsidR="00E00078" w:rsidRDefault="00E00078" w:rsidP="00E00078">
      <w:pPr>
        <w:rPr>
          <w:rFonts w:eastAsia="Yu Mincho"/>
          <w:szCs w:val="22"/>
          <w:lang w:val="en-US" w:eastAsia="zh-CN"/>
        </w:rPr>
      </w:pPr>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p>
    <w:p w14:paraId="383F7155" w14:textId="77777777" w:rsidR="00E00078" w:rsidRPr="002B40CA" w:rsidRDefault="00E00078" w:rsidP="00E00078">
      <w:pPr>
        <w:rPr>
          <w:rFonts w:eastAsia="SimSun"/>
          <w:highlight w:val="lightGray"/>
          <w:lang w:val="en-US" w:eastAsia="zh-CN"/>
        </w:rPr>
      </w:pPr>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p>
    <w:p w14:paraId="74EB90AF" w14:textId="77777777" w:rsidR="00E00078" w:rsidRDefault="00E00078" w:rsidP="00E00078">
      <w:pPr>
        <w:keepNext/>
        <w:keepLines/>
        <w:spacing w:before="120"/>
        <w:ind w:left="1418" w:hanging="1418"/>
        <w:outlineLvl w:val="3"/>
        <w:rPr>
          <w:rFonts w:ascii="Arial" w:eastAsiaTheme="minorEastAsia" w:hAnsi="Arial"/>
          <w:sz w:val="24"/>
          <w:lang w:eastAsia="zh-CN"/>
        </w:rPr>
      </w:pPr>
    </w:p>
    <w:p w14:paraId="0C1A7C5E" w14:textId="4A184308" w:rsidR="00E00078" w:rsidRDefault="00E00078" w:rsidP="00FD0980">
      <w:pPr>
        <w:pStyle w:val="Heading4"/>
        <w:rPr>
          <w:lang w:eastAsia="zh-CN"/>
        </w:rPr>
      </w:pPr>
      <w:r>
        <w:t>5.17.3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p>
    <w:p w14:paraId="6F21E01D" w14:textId="77777777" w:rsidR="00E00078" w:rsidRPr="00EC0BE6" w:rsidRDefault="00E00078" w:rsidP="00E00078">
      <w:pPr>
        <w:rPr>
          <w:lang w:eastAsia="zh-CN"/>
        </w:rPr>
      </w:pPr>
      <w:r w:rsidRPr="00EC0BE6">
        <w:rPr>
          <w:lang w:eastAsia="zh-CN"/>
        </w:rPr>
        <w:t>Based on above,</w:t>
      </w:r>
    </w:p>
    <w:p w14:paraId="019F9AB2"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515D03DB" w14:textId="7EBDFCA9" w:rsidR="00E00078" w:rsidRPr="00FD0980" w:rsidRDefault="00E00078">
      <w:pPr>
        <w:keepNext/>
        <w:keepLines/>
        <w:spacing w:before="120"/>
        <w:ind w:left="1418" w:hanging="1418"/>
        <w:outlineLvl w:val="3"/>
        <w:rPr>
          <w:szCs w:val="16"/>
          <w:lang w:val="en-US" w:eastAsia="ja-JP"/>
        </w:rPr>
      </w:pPr>
      <w:r w:rsidRPr="00A01A00">
        <w:rPr>
          <w:rFonts w:hint="eastAsia"/>
          <w:szCs w:val="16"/>
          <w:lang w:val="en-US" w:eastAsia="ja-JP"/>
        </w:rPr>
        <w:t>T</w:t>
      </w:r>
      <w:r w:rsidRPr="00A01A00">
        <w:rPr>
          <w:szCs w:val="16"/>
          <w:lang w:val="en-US" w:eastAsia="ja-JP"/>
        </w:rPr>
        <w:t>herefore, there is no MSD issue for this CA configuration.</w:t>
      </w:r>
    </w:p>
    <w:p w14:paraId="7869BD39" w14:textId="7B2BA147" w:rsidR="00E00078" w:rsidRDefault="00E00078" w:rsidP="00FD0980">
      <w:pPr>
        <w:pStyle w:val="Heading4"/>
        <w:rPr>
          <w:lang w:eastAsia="zh-CN"/>
        </w:rPr>
      </w:pPr>
      <w:r>
        <w:t>5.17.3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p>
    <w:p w14:paraId="0B8D3DA7" w14:textId="77777777" w:rsidR="00E00078" w:rsidRPr="00EC0BE6" w:rsidRDefault="00E00078" w:rsidP="00E00078">
      <w:pPr>
        <w:rPr>
          <w:lang w:eastAsia="zh-CN"/>
        </w:rPr>
      </w:pPr>
      <w:r w:rsidRPr="00EC0BE6">
        <w:rPr>
          <w:lang w:eastAsia="zh-CN"/>
        </w:rPr>
        <w:t>Based on above,</w:t>
      </w:r>
    </w:p>
    <w:p w14:paraId="4482F294"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6EA0F978" w14:textId="77777777" w:rsidR="00E00078" w:rsidRPr="00EC0BE6" w:rsidRDefault="00E00078" w:rsidP="00E00078">
      <w:pPr>
        <w:pStyle w:val="B1"/>
        <w:ind w:left="0" w:firstLine="0"/>
        <w:rPr>
          <w:rFonts w:eastAsia="MS Mincho"/>
          <w:lang w:val="en-US" w:eastAsia="ja-JP"/>
        </w:rPr>
      </w:pPr>
      <w:r>
        <w:rPr>
          <w:rFonts w:eastAsia="MS Mincho" w:hint="eastAsia"/>
          <w:lang w:val="en-US" w:eastAsia="ja-JP"/>
        </w:rPr>
        <w:t>T</w:t>
      </w:r>
      <w:r>
        <w:rPr>
          <w:rFonts w:eastAsia="MS Mincho"/>
          <w:lang w:val="en-US" w:eastAsia="ja-JP"/>
        </w:rPr>
        <w:t>herefore, there is no MSD issue for this CA configuration.</w:t>
      </w:r>
    </w:p>
    <w:p w14:paraId="308F6B67" w14:textId="56778B8A" w:rsidR="00E00078" w:rsidRDefault="00E00078" w:rsidP="00FD0980">
      <w:pPr>
        <w:pStyle w:val="Heading3"/>
        <w:rPr>
          <w:lang w:eastAsia="ja-JP"/>
        </w:rPr>
      </w:pPr>
      <w:bookmarkStart w:id="228" w:name="_Toc121580589"/>
      <w:bookmarkStart w:id="229" w:name="_Toc144369197"/>
      <w:r>
        <w:rPr>
          <w:lang w:eastAsia="ja-JP"/>
        </w:rPr>
        <w:t>5.17.</w:t>
      </w:r>
      <w:r>
        <w:rPr>
          <w:rFonts w:hint="eastAsia"/>
          <w:lang w:eastAsia="ja-JP"/>
        </w:rPr>
        <w:t>4</w:t>
      </w:r>
      <w:r>
        <w:rPr>
          <w:lang w:eastAsia="ja-JP"/>
        </w:rPr>
        <w:tab/>
        <w:t>∆TIB and ∆RIB values</w:t>
      </w:r>
      <w:bookmarkEnd w:id="228"/>
      <w:bookmarkEnd w:id="229"/>
    </w:p>
    <w:p w14:paraId="09181D2C" w14:textId="77777777" w:rsidR="00E00078" w:rsidRDefault="00E00078" w:rsidP="00E0007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p>
    <w:p w14:paraId="1319735F" w14:textId="4CA8D4D7" w:rsidR="00E704EE" w:rsidRDefault="00D12969" w:rsidP="00FD0980">
      <w:pPr>
        <w:pStyle w:val="Heading2"/>
        <w:rPr>
          <w:lang w:val="en-US" w:eastAsia="zh-CN"/>
        </w:rPr>
      </w:pPr>
      <w:bookmarkStart w:id="230" w:name="_Toc144369198"/>
      <w:r>
        <w:rPr>
          <w:rFonts w:hint="eastAsia"/>
          <w:lang w:eastAsia="zh-CN"/>
        </w:rPr>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230"/>
    </w:p>
    <w:p w14:paraId="526BCD64" w14:textId="651E9A1B" w:rsidR="00E704EE" w:rsidRDefault="00D12969" w:rsidP="00FD0980">
      <w:pPr>
        <w:pStyle w:val="Heading3"/>
        <w:rPr>
          <w:lang w:eastAsia="zh-CN"/>
        </w:rPr>
      </w:pPr>
      <w:bookmarkStart w:id="231" w:name="_Toc144369199"/>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231"/>
    </w:p>
    <w:p w14:paraId="0CB352EB" w14:textId="19DB08E7" w:rsidR="00E704EE" w:rsidRDefault="00E704EE" w:rsidP="00E704EE">
      <w:pPr>
        <w:keepNext/>
        <w:keepLines/>
        <w:spacing w:before="60"/>
        <w:jc w:val="center"/>
        <w:rPr>
          <w:rFonts w:ascii="Arial" w:hAnsi="Arial" w:cs="Arial"/>
          <w:b/>
          <w:bCs/>
          <w:lang w:val="en-US"/>
        </w:rPr>
      </w:pPr>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rFonts w:ascii="Arial" w:hAnsi="Arial"/>
                <w:b/>
                <w:sz w:val="16"/>
              </w:rPr>
            </w:pPr>
            <w:r>
              <w:rPr>
                <w:rFonts w:ascii="Arial" w:hAnsi="Arial"/>
                <w:b/>
                <w:sz w:val="16"/>
              </w:rPr>
              <w:t>Uplink CA configuration or</w:t>
            </w:r>
          </w:p>
          <w:p w14:paraId="14E00995" w14:textId="77777777" w:rsidR="00E704EE" w:rsidRDefault="00E704EE"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rFonts w:ascii="Arial" w:hAnsi="Arial"/>
                <w:b/>
                <w:sz w:val="16"/>
              </w:rPr>
            </w:pPr>
            <w:r>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rFonts w:ascii="Arial" w:hAnsi="Arial"/>
                <w:b/>
                <w:sz w:val="16"/>
              </w:rPr>
            </w:pPr>
            <w:r>
              <w:rPr>
                <w:rFonts w:ascii="Arial" w:hAnsi="Arial"/>
                <w:b/>
                <w:sz w:val="16"/>
              </w:rPr>
              <w:t>Bandwidth combination set</w:t>
            </w:r>
          </w:p>
        </w:tc>
      </w:tr>
      <w:tr w:rsidR="00E704EE" w14:paraId="54277D8C"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rFonts w:ascii="Arial" w:hAnsi="Arial" w:cs="Arial"/>
                <w:i/>
                <w:sz w:val="18"/>
                <w:szCs w:val="18"/>
              </w:rPr>
            </w:pPr>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rFonts w:ascii="Arial" w:hAnsi="Arial" w:cs="Arial"/>
                <w:iCs/>
                <w:sz w:val="18"/>
                <w:szCs w:val="18"/>
                <w:vertAlign w:val="superscript"/>
              </w:rPr>
            </w:pP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p>
          <w:p w14:paraId="2CE3F6C8" w14:textId="77777777" w:rsidR="00E704EE" w:rsidRPr="00A126B6" w:rsidRDefault="00E704EE" w:rsidP="00217EB2">
            <w:pPr>
              <w:keepLines/>
              <w:widowControl w:val="0"/>
              <w:spacing w:after="0"/>
              <w:jc w:val="center"/>
              <w:rPr>
                <w:rFonts w:ascii="Arial" w:hAnsi="Arial" w:cs="Arial"/>
                <w:iCs/>
                <w:sz w:val="18"/>
                <w:szCs w:val="18"/>
                <w:lang w:eastAsia="ja-JP"/>
              </w:rPr>
            </w:pPr>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rFonts w:ascii="Arial" w:hAnsi="Arial" w:cs="Arial"/>
                <w:iCs/>
                <w:sz w:val="18"/>
                <w:szCs w:val="18"/>
                <w:lang w:val="en-US" w:eastAsia="ja-JP"/>
              </w:rPr>
            </w:pPr>
            <w:r w:rsidRPr="00325326">
              <w:rPr>
                <w:rFonts w:ascii="Arial" w:hAnsi="Arial" w:cs="Arial"/>
                <w:iCs/>
                <w:sz w:val="18"/>
                <w:szCs w:val="18"/>
                <w:lang w:val="en-US" w:eastAsia="ja-JP"/>
              </w:rPr>
              <w:t>n8</w:t>
            </w:r>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704EE" w14:paraId="308551D5" w14:textId="77777777" w:rsidTr="00217EB2">
        <w:trPr>
          <w:trHeight w:val="90"/>
          <w:jc w:val="center"/>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rFonts w:ascii="Arial" w:hAnsi="Arial" w:cs="Arial"/>
                <w:iCs/>
                <w:sz w:val="18"/>
                <w:szCs w:val="18"/>
                <w:lang w:val="en-US" w:eastAsia="zh-CN"/>
              </w:rPr>
            </w:pPr>
            <w:r w:rsidRPr="00325326">
              <w:rPr>
                <w:rFonts w:ascii="Arial" w:hAnsi="Arial" w:cs="Arial"/>
                <w:iCs/>
                <w:sz w:val="18"/>
                <w:szCs w:val="18"/>
                <w:lang w:val="en-US" w:eastAsia="zh-CN"/>
              </w:rPr>
              <w:t>n7</w:t>
            </w:r>
            <w:r>
              <w:rPr>
                <w:rFonts w:ascii="Arial" w:hAnsi="Arial" w:cs="Arial"/>
                <w:iCs/>
                <w:sz w:val="18"/>
                <w:szCs w:val="18"/>
                <w:lang w:val="en-US" w:eastAsia="zh-CN"/>
              </w:rPr>
              <w:t>9</w:t>
            </w:r>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rFonts w:ascii="Arial" w:hAnsi="Arial"/>
                <w:sz w:val="18"/>
                <w:szCs w:val="18"/>
                <w:lang w:val="en-US" w:eastAsia="zh-CN"/>
              </w:rPr>
            </w:pPr>
          </w:p>
        </w:tc>
      </w:tr>
      <w:tr w:rsidR="00E704EE" w14:paraId="10A436F7" w14:textId="77777777" w:rsidTr="00217EB2">
        <w:trPr>
          <w:trHeight w:val="323"/>
          <w:jc w:val="center"/>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11FF77D1" w14:textId="77777777" w:rsidR="00E704EE" w:rsidRDefault="00E704EE" w:rsidP="00217EB2">
            <w:pPr>
              <w:keepNext/>
              <w:keepLines/>
              <w:spacing w:after="0"/>
              <w:ind w:left="851" w:hanging="851"/>
              <w:rPr>
                <w:rFonts w:ascii="Arial" w:hAnsi="Arial"/>
                <w:sz w:val="18"/>
                <w:szCs w:val="18"/>
                <w:lang w:val="en-US" w:eastAsia="zh-CN"/>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06DD5164" w14:textId="77777777" w:rsidR="00E704EE" w:rsidRPr="00FD0980" w:rsidRDefault="00E704EE" w:rsidP="00E704EE">
      <w:pPr>
        <w:rPr>
          <w:sz w:val="18"/>
          <w:lang w:eastAsia="zh-CN"/>
        </w:rPr>
      </w:pPr>
    </w:p>
    <w:p w14:paraId="73880A85" w14:textId="41F17546" w:rsidR="00E704EE" w:rsidRPr="00FD0980" w:rsidRDefault="00D12969" w:rsidP="00FD0980">
      <w:pPr>
        <w:pStyle w:val="Heading3"/>
      </w:pPr>
      <w:bookmarkStart w:id="232" w:name="_Toc144369200"/>
      <w:r w:rsidRPr="00FD0980">
        <w:t>5.18</w:t>
      </w:r>
      <w:r w:rsidR="00E704EE" w:rsidRPr="00FD0980">
        <w:t>.2</w:t>
      </w:r>
      <w:r w:rsidR="00E704EE" w:rsidRPr="00FD0980">
        <w:tab/>
        <w:t>Maximum output power</w:t>
      </w:r>
      <w:bookmarkEnd w:id="232"/>
    </w:p>
    <w:p w14:paraId="45087C10" w14:textId="6CA7F220" w:rsidR="00E704EE" w:rsidRDefault="00E704EE" w:rsidP="00E704EE">
      <w:pPr>
        <w:keepNext/>
        <w:keepLines/>
        <w:spacing w:before="60"/>
        <w:jc w:val="center"/>
        <w:rPr>
          <w:rFonts w:ascii="Arial" w:hAnsi="Arial"/>
          <w:b/>
          <w:lang w:eastAsia="zh-CN"/>
        </w:rPr>
      </w:pPr>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trPr>
        <w:tc>
          <w:tcPr>
            <w:tcW w:w="1679" w:type="dxa"/>
          </w:tcPr>
          <w:p w14:paraId="718C537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2F6A09E4"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120A42C7"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2EB082B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44929532"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704EE" w14:paraId="337D596F" w14:textId="77777777" w:rsidTr="00217EB2">
        <w:trPr>
          <w:trHeight w:val="192"/>
          <w:jc w:val="center"/>
        </w:trPr>
        <w:tc>
          <w:tcPr>
            <w:tcW w:w="1679" w:type="dxa"/>
            <w:vMerge w:val="restart"/>
            <w:vAlign w:val="center"/>
          </w:tcPr>
          <w:p w14:paraId="2F70DA5B" w14:textId="77777777" w:rsidR="00E704EE" w:rsidRPr="00CA7CAA" w:rsidRDefault="00E704EE"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p>
        </w:tc>
        <w:tc>
          <w:tcPr>
            <w:tcW w:w="2045" w:type="dxa"/>
            <w:shd w:val="clear" w:color="auto" w:fill="auto"/>
          </w:tcPr>
          <w:p w14:paraId="1775B0EC"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19111BB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4061D88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04BBCB9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704EE" w14:paraId="15E6BC57" w14:textId="77777777" w:rsidTr="00217EB2">
        <w:trPr>
          <w:trHeight w:val="192"/>
          <w:jc w:val="center"/>
        </w:trPr>
        <w:tc>
          <w:tcPr>
            <w:tcW w:w="1679" w:type="dxa"/>
            <w:vMerge/>
          </w:tcPr>
          <w:p w14:paraId="6ADCD668" w14:textId="77777777" w:rsidR="00E704EE" w:rsidRPr="00CA7CAA" w:rsidRDefault="00E704EE"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4B37BD3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34620F9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0FDDBD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4FD42029" w14:textId="77777777" w:rsidR="00E704EE" w:rsidRPr="00325326" w:rsidRDefault="00E704EE" w:rsidP="00E704EE">
      <w:pPr>
        <w:keepNext/>
        <w:keepLines/>
        <w:spacing w:before="120"/>
        <w:ind w:left="1134" w:hanging="1134"/>
        <w:outlineLvl w:val="2"/>
        <w:rPr>
          <w:rFonts w:ascii="Arial" w:eastAsiaTheme="minorEastAsia" w:hAnsi="Arial" w:cs="Arial"/>
          <w:sz w:val="28"/>
          <w:lang w:eastAsia="zh-CN"/>
        </w:rPr>
      </w:pPr>
    </w:p>
    <w:p w14:paraId="17E29479" w14:textId="56B464EE" w:rsidR="00E704EE" w:rsidRDefault="00D12969" w:rsidP="00FD0980">
      <w:pPr>
        <w:pStyle w:val="Heading3"/>
        <w:rPr>
          <w:lang w:eastAsia="zh-CN"/>
        </w:rPr>
      </w:pPr>
      <w:bookmarkStart w:id="233" w:name="_Toc144369201"/>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233"/>
    </w:p>
    <w:p w14:paraId="6A6695AF" w14:textId="77777777" w:rsidR="00E704EE" w:rsidRDefault="00E704EE" w:rsidP="00E704EE">
      <w:pPr>
        <w:rPr>
          <w:iCs/>
          <w:lang w:val="en-US" w:eastAsia="zh-CN"/>
        </w:rPr>
      </w:pPr>
      <w:r w:rsidRPr="00001F53">
        <w:rPr>
          <w:iCs/>
          <w:lang w:val="en-US" w:eastAsia="zh-CN"/>
        </w:rPr>
        <w:t>Analysis of REFSENS exceptions or MSD requirements is needed due to higher power uplink.</w:t>
      </w:r>
    </w:p>
    <w:p w14:paraId="7C894F75" w14:textId="77777777" w:rsidR="00E704EE" w:rsidRDefault="00E704EE" w:rsidP="00E704EE">
      <w:pPr>
        <w:rPr>
          <w:iCs/>
          <w:lang w:val="en-US" w:eastAsia="zh-CN"/>
        </w:rPr>
      </w:pPr>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p>
    <w:p w14:paraId="3ABA497E" w14:textId="77777777" w:rsidR="00E704EE" w:rsidRDefault="00E704EE" w:rsidP="00E704EE">
      <w:pPr>
        <w:rPr>
          <w:iCs/>
          <w:lang w:val="en-US" w:eastAsia="zh-CN"/>
        </w:rPr>
      </w:pPr>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p>
    <w:p w14:paraId="17A248B5" w14:textId="404AE1BF" w:rsidR="00E704EE" w:rsidRPr="002A2D08" w:rsidRDefault="002A2D08" w:rsidP="00FD0980">
      <w:pPr>
        <w:ind w:left="284"/>
        <w:rPr>
          <w:rFonts w:eastAsia="SimSun"/>
          <w:lang w:val="en-US" w:eastAsia="zh-CN"/>
        </w:rPr>
      </w:pPr>
      <w:r>
        <w:rPr>
          <w:rFonts w:eastAsia="SimSun"/>
          <w:lang w:val="en-US" w:eastAsia="zh-CN"/>
        </w:rPr>
        <w:t>-</w:t>
      </w:r>
      <w:r>
        <w:rPr>
          <w:rFonts w:eastAsia="SimSun"/>
          <w:lang w:val="en-US" w:eastAsia="zh-CN"/>
        </w:rPr>
        <w:tab/>
      </w:r>
      <w:r w:rsidR="00E704EE" w:rsidRPr="002A2D08">
        <w:rPr>
          <w:rFonts w:eastAsia="SimSun"/>
          <w:lang w:val="en-US" w:eastAsia="zh-CN"/>
        </w:rPr>
        <w:t>5</w:t>
      </w:r>
      <w:r w:rsidR="00E704EE" w:rsidRPr="002A2D08">
        <w:rPr>
          <w:rFonts w:eastAsia="SimSun"/>
          <w:vertAlign w:val="superscript"/>
          <w:lang w:val="en-US" w:eastAsia="zh-CN"/>
        </w:rPr>
        <w:t>th</w:t>
      </w:r>
      <w:r w:rsidR="00E704EE" w:rsidRPr="002A2D08">
        <w:rPr>
          <w:rFonts w:eastAsia="SimSun"/>
          <w:lang w:val="en-US" w:eastAsia="zh-CN"/>
        </w:rPr>
        <w:t xml:space="preserve"> order IMD may fall into Rx frequencies of band n8.</w:t>
      </w:r>
    </w:p>
    <w:p w14:paraId="47CC0ABD" w14:textId="77777777" w:rsidR="00E704EE" w:rsidRPr="00FC0F68" w:rsidRDefault="00E704EE" w:rsidP="00E704EE">
      <w:pPr>
        <w:rPr>
          <w:iCs/>
          <w:lang w:val="en-US" w:eastAsia="zh-CN"/>
        </w:rPr>
      </w:pPr>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p>
    <w:p w14:paraId="79C4DD55" w14:textId="64F7D23D"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p>
    <w:p w14:paraId="106BFC92"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PC2 case a, since the power configuration for each band is 23dBm, therefore:</w:t>
      </w:r>
    </w:p>
    <w:p w14:paraId="19C515BA"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p>
    <w:p w14:paraId="38DF4C40"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p>
    <w:p w14:paraId="697CF842" w14:textId="77777777" w:rsidR="00E704EE" w:rsidRPr="00736354" w:rsidRDefault="00E704EE" w:rsidP="00E704EE">
      <w:pPr>
        <w:rPr>
          <w:rFonts w:eastAsia="SimSun" w:cs="Arial"/>
          <w:iCs/>
          <w:lang w:val="en-US" w:eastAsia="zh-CN"/>
        </w:rPr>
      </w:pPr>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p>
    <w:p w14:paraId="7A4CE0FA" w14:textId="017BCA14"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234"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2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trPr>
        <w:tc>
          <w:tcPr>
            <w:tcW w:w="942" w:type="dxa"/>
            <w:tcBorders>
              <w:bottom w:val="single" w:sz="4" w:space="0" w:color="auto"/>
            </w:tcBorders>
          </w:tcPr>
          <w:p w14:paraId="725FD153" w14:textId="77777777" w:rsidR="00E704EE" w:rsidRDefault="00E704EE" w:rsidP="00217EB2">
            <w:pPr>
              <w:pStyle w:val="TAH"/>
              <w:keepNext w:val="0"/>
            </w:pPr>
          </w:p>
        </w:tc>
        <w:tc>
          <w:tcPr>
            <w:tcW w:w="7927" w:type="dxa"/>
            <w:gridSpan w:val="9"/>
            <w:tcBorders>
              <w:bottom w:val="single" w:sz="4" w:space="0" w:color="auto"/>
            </w:tcBorders>
          </w:tcPr>
          <w:p w14:paraId="60EE5CC1" w14:textId="77777777" w:rsidR="00E704EE" w:rsidRDefault="00E704EE" w:rsidP="00217EB2">
            <w:pPr>
              <w:pStyle w:val="TAH"/>
              <w:keepNext w:val="0"/>
            </w:pPr>
            <w:r>
              <w:t>NR Band / Channel bandwidth / N</w:t>
            </w:r>
            <w:r>
              <w:rPr>
                <w:vertAlign w:val="subscript"/>
              </w:rPr>
              <w:t>RB</w:t>
            </w:r>
            <w:r>
              <w:t xml:space="preserve"> / MSD</w:t>
            </w:r>
          </w:p>
        </w:tc>
      </w:tr>
      <w:tr w:rsidR="00E704EE" w14:paraId="45D4DFB6" w14:textId="77777777" w:rsidTr="00217EB2">
        <w:trPr>
          <w:trHeight w:val="187"/>
          <w:tblHeader/>
          <w:jc w:val="center"/>
        </w:trPr>
        <w:tc>
          <w:tcPr>
            <w:tcW w:w="1880" w:type="dxa"/>
            <w:gridSpan w:val="2"/>
            <w:tcBorders>
              <w:bottom w:val="single" w:sz="4" w:space="0" w:color="auto"/>
            </w:tcBorders>
          </w:tcPr>
          <w:p w14:paraId="679C9911" w14:textId="77777777" w:rsidR="00E704EE" w:rsidRDefault="00E704EE" w:rsidP="00217EB2">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7DA90EA4" w14:textId="77777777" w:rsidR="00E704EE" w:rsidRDefault="00E704EE" w:rsidP="00217EB2">
            <w:pPr>
              <w:pStyle w:val="TAH"/>
              <w:keepNext w:val="0"/>
            </w:pPr>
            <w:r>
              <w:rPr>
                <w:lang w:eastAsia="ja-JP"/>
              </w:rPr>
              <w:t>NR</w:t>
            </w:r>
            <w:r>
              <w:t xml:space="preserve"> band</w:t>
            </w:r>
          </w:p>
        </w:tc>
        <w:tc>
          <w:tcPr>
            <w:tcW w:w="1040" w:type="dxa"/>
            <w:tcBorders>
              <w:bottom w:val="single" w:sz="4" w:space="0" w:color="auto"/>
            </w:tcBorders>
          </w:tcPr>
          <w:p w14:paraId="59A3B83E" w14:textId="77777777" w:rsidR="00E704EE" w:rsidRDefault="00E704EE" w:rsidP="00217EB2">
            <w:pPr>
              <w:pStyle w:val="TAH"/>
              <w:keepNext w:val="0"/>
            </w:pPr>
            <w:r>
              <w:t>UL F</w:t>
            </w:r>
            <w:r>
              <w:rPr>
                <w:vertAlign w:val="subscript"/>
              </w:rPr>
              <w:t>c</w:t>
            </w:r>
            <w:r>
              <w:t xml:space="preserve"> </w:t>
            </w:r>
            <w:r>
              <w:br/>
              <w:t>(MHz)</w:t>
            </w:r>
          </w:p>
        </w:tc>
        <w:tc>
          <w:tcPr>
            <w:tcW w:w="763" w:type="dxa"/>
            <w:tcBorders>
              <w:bottom w:val="single" w:sz="4" w:space="0" w:color="auto"/>
            </w:tcBorders>
          </w:tcPr>
          <w:p w14:paraId="78DFF65D" w14:textId="77777777" w:rsidR="00E704EE" w:rsidRDefault="00E704EE" w:rsidP="00217EB2">
            <w:pPr>
              <w:pStyle w:val="TAH"/>
              <w:keepNext w:val="0"/>
            </w:pPr>
            <w:r>
              <w:t xml:space="preserve">UL/DL BW </w:t>
            </w:r>
            <w:r>
              <w:br/>
              <w:t>(MHz)</w:t>
            </w:r>
          </w:p>
        </w:tc>
        <w:tc>
          <w:tcPr>
            <w:tcW w:w="599" w:type="dxa"/>
            <w:tcBorders>
              <w:bottom w:val="single" w:sz="4" w:space="0" w:color="auto"/>
            </w:tcBorders>
          </w:tcPr>
          <w:p w14:paraId="42FB57CE" w14:textId="77777777" w:rsidR="00E704EE" w:rsidRDefault="00E704EE" w:rsidP="00217EB2">
            <w:pPr>
              <w:pStyle w:val="TAH"/>
              <w:keepNext w:val="0"/>
            </w:pPr>
            <w:r>
              <w:t xml:space="preserve">UL </w:t>
            </w:r>
            <w:r>
              <w:br/>
              <w:t>L</w:t>
            </w:r>
            <w:r>
              <w:rPr>
                <w:vertAlign w:val="subscript"/>
              </w:rPr>
              <w:t>CRB</w:t>
            </w:r>
          </w:p>
        </w:tc>
        <w:tc>
          <w:tcPr>
            <w:tcW w:w="1072" w:type="dxa"/>
            <w:tcBorders>
              <w:bottom w:val="single" w:sz="4" w:space="0" w:color="auto"/>
            </w:tcBorders>
          </w:tcPr>
          <w:p w14:paraId="3F6443CA" w14:textId="77777777" w:rsidR="00E704EE" w:rsidRDefault="00E704EE" w:rsidP="00217EB2">
            <w:pPr>
              <w:pStyle w:val="TAH"/>
              <w:keepNext w:val="0"/>
            </w:pPr>
            <w:r>
              <w:t>DL F</w:t>
            </w:r>
            <w:r>
              <w:rPr>
                <w:vertAlign w:val="subscript"/>
              </w:rPr>
              <w:t>c</w:t>
            </w:r>
            <w:r>
              <w:t xml:space="preserve"> (MHz)</w:t>
            </w:r>
          </w:p>
        </w:tc>
        <w:tc>
          <w:tcPr>
            <w:tcW w:w="775" w:type="dxa"/>
            <w:tcBorders>
              <w:bottom w:val="single" w:sz="4" w:space="0" w:color="auto"/>
            </w:tcBorders>
          </w:tcPr>
          <w:p w14:paraId="048980F1" w14:textId="77777777" w:rsidR="00E704EE" w:rsidRDefault="00E704EE" w:rsidP="00217EB2">
            <w:pPr>
              <w:pStyle w:val="TAH"/>
              <w:keepNext w:val="0"/>
            </w:pPr>
            <w:r>
              <w:t xml:space="preserve">MSD </w:t>
            </w:r>
            <w:r>
              <w:br/>
              <w:t>(dB)</w:t>
            </w:r>
          </w:p>
        </w:tc>
        <w:tc>
          <w:tcPr>
            <w:tcW w:w="942" w:type="dxa"/>
            <w:tcBorders>
              <w:bottom w:val="single" w:sz="4" w:space="0" w:color="auto"/>
            </w:tcBorders>
          </w:tcPr>
          <w:p w14:paraId="2A2447E3" w14:textId="77777777" w:rsidR="00E704EE" w:rsidRDefault="00E704EE" w:rsidP="00217EB2">
            <w:pPr>
              <w:pStyle w:val="TAH"/>
              <w:keepNext w:val="0"/>
              <w:rPr>
                <w:lang w:eastAsia="ja-JP"/>
              </w:rPr>
            </w:pPr>
            <w:r>
              <w:rPr>
                <w:rFonts w:hint="eastAsia"/>
                <w:lang w:eastAsia="ja-JP"/>
              </w:rPr>
              <w:t>D</w:t>
            </w:r>
            <w:r>
              <w:rPr>
                <w:lang w:eastAsia="ja-JP"/>
              </w:rPr>
              <w:t>uplex mode</w:t>
            </w:r>
          </w:p>
        </w:tc>
        <w:tc>
          <w:tcPr>
            <w:tcW w:w="942" w:type="dxa"/>
            <w:tcBorders>
              <w:bottom w:val="single" w:sz="4" w:space="0" w:color="auto"/>
            </w:tcBorders>
          </w:tcPr>
          <w:p w14:paraId="4CE69AFE" w14:textId="77777777" w:rsidR="00E704EE" w:rsidRDefault="00E704EE" w:rsidP="00217EB2">
            <w:pPr>
              <w:pStyle w:val="TAH"/>
              <w:keepNext w:val="0"/>
            </w:pPr>
            <w:r>
              <w:t>IMD order</w:t>
            </w:r>
          </w:p>
        </w:tc>
      </w:tr>
      <w:tr w:rsidR="00E704EE" w14:paraId="53B9CA06" w14:textId="77777777" w:rsidTr="00217EB2">
        <w:trPr>
          <w:trHeight w:val="187"/>
          <w:jc w:val="center"/>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pPr>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p>
        </w:tc>
        <w:tc>
          <w:tcPr>
            <w:tcW w:w="856" w:type="dxa"/>
            <w:vAlign w:val="center"/>
          </w:tcPr>
          <w:p w14:paraId="484DA365" w14:textId="77777777" w:rsidR="00E704EE" w:rsidRPr="007E6424" w:rsidRDefault="00E704EE" w:rsidP="00217EB2">
            <w:pPr>
              <w:pStyle w:val="TAC"/>
              <w:keepNext w:val="0"/>
              <w:rPr>
                <w:lang w:eastAsia="zh-CN"/>
              </w:rPr>
            </w:pPr>
            <w:r w:rsidRPr="007E6424">
              <w:rPr>
                <w:rFonts w:hint="eastAsia"/>
                <w:lang w:val="en-US" w:eastAsia="zh-CN"/>
              </w:rPr>
              <w:t>n</w:t>
            </w:r>
            <w:r w:rsidRPr="007E6424">
              <w:rPr>
                <w:lang w:eastAsia="zh-CN"/>
              </w:rPr>
              <w:t>8</w:t>
            </w:r>
          </w:p>
        </w:tc>
        <w:tc>
          <w:tcPr>
            <w:tcW w:w="1040" w:type="dxa"/>
            <w:vAlign w:val="center"/>
          </w:tcPr>
          <w:p w14:paraId="658239E6" w14:textId="77777777" w:rsidR="00E704EE" w:rsidRDefault="00E704EE" w:rsidP="00217EB2">
            <w:pPr>
              <w:pStyle w:val="TAC"/>
              <w:keepNext w:val="0"/>
              <w:rPr>
                <w:lang w:eastAsia="zh-CN"/>
              </w:rPr>
            </w:pPr>
            <w:r>
              <w:rPr>
                <w:lang w:eastAsia="zh-CN"/>
              </w:rPr>
              <w:t>897.5</w:t>
            </w:r>
          </w:p>
        </w:tc>
        <w:tc>
          <w:tcPr>
            <w:tcW w:w="763" w:type="dxa"/>
            <w:vAlign w:val="center"/>
          </w:tcPr>
          <w:p w14:paraId="4FF40F16" w14:textId="77777777" w:rsidR="00E704EE" w:rsidRDefault="00E704EE" w:rsidP="00217EB2">
            <w:pPr>
              <w:pStyle w:val="TAC"/>
              <w:keepNext w:val="0"/>
              <w:rPr>
                <w:lang w:eastAsia="zh-CN"/>
              </w:rPr>
            </w:pPr>
            <w:r>
              <w:rPr>
                <w:rFonts w:hint="eastAsia"/>
                <w:lang w:eastAsia="zh-CN"/>
              </w:rPr>
              <w:t>5</w:t>
            </w:r>
          </w:p>
        </w:tc>
        <w:tc>
          <w:tcPr>
            <w:tcW w:w="599" w:type="dxa"/>
            <w:vAlign w:val="center"/>
          </w:tcPr>
          <w:p w14:paraId="60F3935C" w14:textId="77777777" w:rsidR="00E704EE" w:rsidRDefault="00E704EE" w:rsidP="00217EB2">
            <w:pPr>
              <w:pStyle w:val="TAC"/>
              <w:keepNext w:val="0"/>
              <w:rPr>
                <w:lang w:eastAsia="zh-CN"/>
              </w:rPr>
            </w:pPr>
            <w:r>
              <w:rPr>
                <w:rFonts w:hint="eastAsia"/>
                <w:lang w:eastAsia="zh-CN"/>
              </w:rPr>
              <w:t>2</w:t>
            </w:r>
            <w:r>
              <w:rPr>
                <w:lang w:eastAsia="zh-CN"/>
              </w:rPr>
              <w:t>5</w:t>
            </w:r>
          </w:p>
        </w:tc>
        <w:tc>
          <w:tcPr>
            <w:tcW w:w="1072" w:type="dxa"/>
            <w:vAlign w:val="center"/>
          </w:tcPr>
          <w:p w14:paraId="7B691E7D" w14:textId="77777777" w:rsidR="00E704EE" w:rsidRDefault="00E704EE" w:rsidP="00217EB2">
            <w:pPr>
              <w:pStyle w:val="TAC"/>
              <w:keepNext w:val="0"/>
              <w:rPr>
                <w:lang w:eastAsia="zh-CN"/>
              </w:rPr>
            </w:pPr>
            <w:r>
              <w:rPr>
                <w:lang w:eastAsia="zh-CN"/>
              </w:rPr>
              <w:t>942.5</w:t>
            </w:r>
          </w:p>
        </w:tc>
        <w:tc>
          <w:tcPr>
            <w:tcW w:w="775" w:type="dxa"/>
            <w:shd w:val="clear" w:color="auto" w:fill="auto"/>
            <w:vAlign w:val="center"/>
          </w:tcPr>
          <w:p w14:paraId="0AC39B19" w14:textId="77777777" w:rsidR="00E704EE" w:rsidRDefault="00E704EE" w:rsidP="00217EB2">
            <w:pPr>
              <w:pStyle w:val="TAC"/>
              <w:keepNext w:val="0"/>
              <w:rPr>
                <w:lang w:eastAsia="ja-JP"/>
              </w:rPr>
            </w:pPr>
            <w:r>
              <w:rPr>
                <w:rFonts w:hint="eastAsia"/>
                <w:lang w:eastAsia="ja-JP"/>
              </w:rPr>
              <w:t>2</w:t>
            </w:r>
            <w:r>
              <w:rPr>
                <w:lang w:eastAsia="ja-JP"/>
              </w:rPr>
              <w:t>1.5</w:t>
            </w:r>
          </w:p>
        </w:tc>
        <w:tc>
          <w:tcPr>
            <w:tcW w:w="942" w:type="dxa"/>
          </w:tcPr>
          <w:p w14:paraId="0D21C0F6" w14:textId="77777777" w:rsidR="00E704EE" w:rsidRDefault="00E704EE" w:rsidP="00217EB2">
            <w:pPr>
              <w:pStyle w:val="TAC"/>
              <w:keepNext w:val="0"/>
              <w:rPr>
                <w:lang w:eastAsia="ja-JP"/>
              </w:rPr>
            </w:pPr>
            <w:r>
              <w:rPr>
                <w:rFonts w:hint="eastAsia"/>
                <w:lang w:eastAsia="ja-JP"/>
              </w:rPr>
              <w:t>F</w:t>
            </w:r>
            <w:r>
              <w:rPr>
                <w:lang w:eastAsia="ja-JP"/>
              </w:rPr>
              <w:t>DD</w:t>
            </w:r>
          </w:p>
        </w:tc>
        <w:tc>
          <w:tcPr>
            <w:tcW w:w="942" w:type="dxa"/>
            <w:vAlign w:val="center"/>
          </w:tcPr>
          <w:p w14:paraId="62F45DA7" w14:textId="77777777" w:rsidR="00E704EE" w:rsidRDefault="00E704EE" w:rsidP="00217EB2">
            <w:pPr>
              <w:pStyle w:val="TAC"/>
              <w:keepNext w:val="0"/>
              <w:rPr>
                <w:lang w:eastAsia="zh-CN"/>
              </w:rPr>
            </w:pPr>
            <w:r>
              <w:rPr>
                <w:rFonts w:hint="eastAsia"/>
                <w:lang w:eastAsia="zh-CN"/>
              </w:rPr>
              <w:t>I</w:t>
            </w:r>
            <w:r>
              <w:rPr>
                <w:lang w:eastAsia="zh-CN"/>
              </w:rPr>
              <w:t>MD5</w:t>
            </w:r>
          </w:p>
        </w:tc>
      </w:tr>
      <w:tr w:rsidR="00E704EE" w14:paraId="77ED1BD2" w14:textId="77777777" w:rsidTr="00217EB2">
        <w:trPr>
          <w:trHeight w:val="187"/>
          <w:jc w:val="center"/>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lang w:eastAsia="zh-CN"/>
              </w:rPr>
            </w:pPr>
            <w:r w:rsidRPr="007E6424">
              <w:rPr>
                <w:rFonts w:hint="eastAsia"/>
                <w:lang w:eastAsia="zh-CN"/>
              </w:rPr>
              <w:t>n</w:t>
            </w:r>
            <w:r w:rsidRPr="007E6424">
              <w:rPr>
                <w:lang w:eastAsia="zh-CN"/>
              </w:rPr>
              <w:t>79</w:t>
            </w:r>
          </w:p>
        </w:tc>
        <w:tc>
          <w:tcPr>
            <w:tcW w:w="1040" w:type="dxa"/>
            <w:tcBorders>
              <w:bottom w:val="single" w:sz="4" w:space="0" w:color="auto"/>
            </w:tcBorders>
            <w:vAlign w:val="center"/>
          </w:tcPr>
          <w:p w14:paraId="6AC11323" w14:textId="77777777" w:rsidR="00E704EE" w:rsidRDefault="00E704EE" w:rsidP="00217EB2">
            <w:pPr>
              <w:pStyle w:val="TAC"/>
              <w:keepNext w:val="0"/>
              <w:rPr>
                <w:lang w:eastAsia="zh-CN"/>
              </w:rPr>
            </w:pPr>
            <w:r>
              <w:rPr>
                <w:lang w:eastAsia="zh-CN"/>
              </w:rPr>
              <w:t>4532.5</w:t>
            </w:r>
          </w:p>
        </w:tc>
        <w:tc>
          <w:tcPr>
            <w:tcW w:w="763" w:type="dxa"/>
            <w:tcBorders>
              <w:bottom w:val="single" w:sz="4" w:space="0" w:color="auto"/>
            </w:tcBorders>
            <w:vAlign w:val="center"/>
          </w:tcPr>
          <w:p w14:paraId="0C081DFA" w14:textId="77777777" w:rsidR="00E704EE" w:rsidRDefault="00E704EE" w:rsidP="00217EB2">
            <w:pPr>
              <w:pStyle w:val="TAC"/>
              <w:keepNext w:val="0"/>
              <w:rPr>
                <w:lang w:eastAsia="zh-CN"/>
              </w:rPr>
            </w:pPr>
            <w:r>
              <w:rPr>
                <w:lang w:eastAsia="zh-CN"/>
              </w:rPr>
              <w:t>40</w:t>
            </w:r>
          </w:p>
        </w:tc>
        <w:tc>
          <w:tcPr>
            <w:tcW w:w="599" w:type="dxa"/>
            <w:tcBorders>
              <w:bottom w:val="single" w:sz="4" w:space="0" w:color="auto"/>
            </w:tcBorders>
            <w:vAlign w:val="center"/>
          </w:tcPr>
          <w:p w14:paraId="2E72C7C1" w14:textId="77777777" w:rsidR="00E704EE" w:rsidRDefault="00E704EE" w:rsidP="00217EB2">
            <w:pPr>
              <w:pStyle w:val="TAC"/>
              <w:keepNext w:val="0"/>
              <w:rPr>
                <w:lang w:eastAsia="zh-CN"/>
              </w:rPr>
            </w:pPr>
            <w:r>
              <w:rPr>
                <w:lang w:eastAsia="zh-CN"/>
              </w:rPr>
              <w:t>216</w:t>
            </w:r>
          </w:p>
        </w:tc>
        <w:tc>
          <w:tcPr>
            <w:tcW w:w="1072" w:type="dxa"/>
            <w:tcBorders>
              <w:bottom w:val="single" w:sz="4" w:space="0" w:color="auto"/>
            </w:tcBorders>
            <w:vAlign w:val="center"/>
          </w:tcPr>
          <w:p w14:paraId="0465F8FB" w14:textId="77777777" w:rsidR="00E704EE" w:rsidRDefault="00E704EE" w:rsidP="00217EB2">
            <w:pPr>
              <w:pStyle w:val="TAC"/>
              <w:keepNext w:val="0"/>
              <w:rPr>
                <w:lang w:eastAsia="zh-CN"/>
              </w:rPr>
            </w:pPr>
            <w:r>
              <w:rPr>
                <w:lang w:eastAsia="zh-CN"/>
              </w:rPr>
              <w:t>4532.5</w:t>
            </w:r>
          </w:p>
        </w:tc>
        <w:tc>
          <w:tcPr>
            <w:tcW w:w="775" w:type="dxa"/>
            <w:tcBorders>
              <w:bottom w:val="single" w:sz="4" w:space="0" w:color="auto"/>
            </w:tcBorders>
            <w:vAlign w:val="center"/>
          </w:tcPr>
          <w:p w14:paraId="570D5BB2" w14:textId="77777777" w:rsidR="00E704EE" w:rsidRDefault="00E704EE" w:rsidP="00217EB2">
            <w:pPr>
              <w:pStyle w:val="TAC"/>
              <w:keepNext w:val="0"/>
              <w:rPr>
                <w:lang w:eastAsia="zh-CN"/>
              </w:rPr>
            </w:pPr>
            <w:r>
              <w:rPr>
                <w:rFonts w:hint="eastAsia"/>
                <w:lang w:eastAsia="zh-CN"/>
              </w:rPr>
              <w:t>N</w:t>
            </w:r>
            <w:r>
              <w:rPr>
                <w:lang w:eastAsia="zh-CN"/>
              </w:rPr>
              <w:t>/A</w:t>
            </w:r>
          </w:p>
        </w:tc>
        <w:tc>
          <w:tcPr>
            <w:tcW w:w="942" w:type="dxa"/>
            <w:tcBorders>
              <w:bottom w:val="single" w:sz="4" w:space="0" w:color="auto"/>
            </w:tcBorders>
          </w:tcPr>
          <w:p w14:paraId="3683A371" w14:textId="77777777" w:rsidR="00E704EE" w:rsidRDefault="00E704EE" w:rsidP="00217EB2">
            <w:pPr>
              <w:pStyle w:val="TAC"/>
              <w:keepNext w:val="0"/>
              <w:rPr>
                <w:lang w:eastAsia="ja-JP"/>
              </w:rPr>
            </w:pPr>
            <w:r>
              <w:rPr>
                <w:rFonts w:hint="eastAsia"/>
                <w:lang w:eastAsia="ja-JP"/>
              </w:rPr>
              <w:t>T</w:t>
            </w:r>
            <w:r>
              <w:rPr>
                <w:lang w:eastAsia="ja-JP"/>
              </w:rPr>
              <w:t>DD</w:t>
            </w:r>
          </w:p>
        </w:tc>
        <w:tc>
          <w:tcPr>
            <w:tcW w:w="942" w:type="dxa"/>
            <w:tcBorders>
              <w:bottom w:val="single" w:sz="4" w:space="0" w:color="auto"/>
            </w:tcBorders>
          </w:tcPr>
          <w:p w14:paraId="7321EF7A" w14:textId="77777777" w:rsidR="00E704EE" w:rsidRDefault="00E704EE" w:rsidP="00217EB2">
            <w:pPr>
              <w:pStyle w:val="TAC"/>
              <w:keepNext w:val="0"/>
              <w:rPr>
                <w:lang w:eastAsia="zh-CN"/>
              </w:rPr>
            </w:pPr>
            <w:r>
              <w:rPr>
                <w:rFonts w:hint="eastAsia"/>
                <w:lang w:eastAsia="zh-CN"/>
              </w:rPr>
              <w:t>N</w:t>
            </w:r>
            <w:r>
              <w:rPr>
                <w:lang w:eastAsia="zh-CN"/>
              </w:rPr>
              <w:t>/A</w:t>
            </w:r>
          </w:p>
        </w:tc>
      </w:tr>
    </w:tbl>
    <w:p w14:paraId="5E5134E8" w14:textId="77777777" w:rsidR="00E704EE" w:rsidRDefault="00E704EE" w:rsidP="00E704EE">
      <w:pPr>
        <w:rPr>
          <w:rFonts w:eastAsia="SimSun" w:cs="Arial"/>
          <w:iCs/>
          <w:lang w:val="en-US" w:eastAsia="zh-CN"/>
        </w:rPr>
      </w:pPr>
    </w:p>
    <w:p w14:paraId="6C679E97" w14:textId="44F88C2F" w:rsidR="00E704EE" w:rsidRPr="009F25C3" w:rsidRDefault="00E704EE" w:rsidP="00E704EE">
      <w:pPr>
        <w:rPr>
          <w:rFonts w:eastAsia="SimSun" w:cs="Arial"/>
          <w:iCs/>
          <w:lang w:val="en-US" w:eastAsia="zh-CN"/>
        </w:rPr>
      </w:pPr>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p>
    <w:p w14:paraId="5E3BFFCA" w14:textId="77777777" w:rsidR="00E704EE" w:rsidRPr="009F25C3" w:rsidRDefault="00E704EE" w:rsidP="00E704EE">
      <w:pPr>
        <w:rPr>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rFonts w:ascii="Arial" w:eastAsiaTheme="minorEastAsia" w:hAnsi="Arial"/>
          <w:sz w:val="24"/>
          <w:lang w:eastAsia="zh-CN"/>
        </w:rPr>
      </w:pPr>
      <w:bookmarkStart w:id="235" w:name="_Toc121580585"/>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235"/>
      <w:r w:rsidR="00E704EE">
        <w:rPr>
          <w:rFonts w:ascii="Arial" w:hAnsi="Arial"/>
          <w:sz w:val="24"/>
          <w:lang w:eastAsia="zh-CN"/>
        </w:rPr>
        <w:t>for single uplink n79</w:t>
      </w:r>
    </w:p>
    <w:p w14:paraId="6AB4CAFF"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34DC8702"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0B34208F"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9D1D6B4"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p>
    <w:p w14:paraId="32269F8B" w14:textId="5AE639B2"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rFonts w:ascii="Arial" w:hAnsi="Arial" w:cs="Arial"/>
                <w:b/>
                <w:bCs/>
                <w:color w:val="000000"/>
                <w:sz w:val="18"/>
                <w:szCs w:val="18"/>
              </w:rPr>
            </w:pPr>
            <w:bookmarkStart w:id="236" w:name="_Hlk141282281"/>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D376A94"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rFonts w:ascii="Arial" w:hAnsi="Arial" w:cs="Arial"/>
                <w:b/>
                <w:bCs/>
                <w:color w:val="000000"/>
                <w:sz w:val="18"/>
                <w:szCs w:val="18"/>
                <w:lang w:eastAsia="zh-CN"/>
              </w:rPr>
            </w:pPr>
          </w:p>
        </w:tc>
      </w:tr>
      <w:tr w:rsidR="00E704EE" w14:paraId="3AA967CF"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bCs/>
                <w:lang w:eastAsia="ja-JP"/>
              </w:rPr>
            </w:pPr>
            <w:r>
              <w:rPr>
                <w:rFonts w:hint="eastAsia"/>
                <w:bCs/>
                <w:lang w:eastAsia="ja-JP"/>
              </w:rPr>
              <w:t>2</w:t>
            </w:r>
            <w:r>
              <w:rPr>
                <w:bCs/>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381698F3"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659706AC">
                <v:shape id="_x0000_i1028" type="#_x0000_t75" alt="" style="width:77.4pt;height:16.65pt;mso-width-percent:0;mso-height-percent:0;mso-width-percent:0;mso-height-percent:0" o:ole="">
                  <v:imagedata r:id="rId18" o:title=""/>
                </v:shape>
                <o:OLEObject Type="Embed" ProgID="Equation.3" ShapeID="_x0000_i1028" DrawAspect="Content" ObjectID="_1755003000" r:id="rId19"/>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6DE7D750">
                <v:shape id="_x0000_i1029" type="#_x0000_t75" alt="" style="width:16.65pt;height:16.65pt;mso-width-percent:0;mso-height-percent:0;mso-width-percent:0;mso-height-percent:0" o:ole="">
                  <v:imagedata r:id="rId20" o:title=""/>
                </v:shape>
                <o:OLEObject Type="Embed" ProgID="Equation.3" ShapeID="_x0000_i1029" DrawAspect="Content" ObjectID="_1755003001" r:id="rId21"/>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72A17BC8" w14:textId="77777777" w:rsidR="00E704EE" w:rsidRPr="009F25C3" w:rsidRDefault="00E704EE" w:rsidP="00217EB2">
            <w:pPr>
              <w:pStyle w:val="TAN"/>
              <w:ind w:left="0" w:firstLine="0"/>
              <w:rPr>
                <w:bCs/>
                <w:color w:val="000000"/>
                <w:szCs w:val="18"/>
                <w:lang w:eastAsia="zh-CN"/>
              </w:rPr>
            </w:pPr>
          </w:p>
        </w:tc>
      </w:tr>
      <w:bookmarkEnd w:id="236"/>
    </w:tbl>
    <w:p w14:paraId="55F66E54" w14:textId="77777777" w:rsidR="00E704EE" w:rsidRDefault="00E704EE" w:rsidP="00E704EE">
      <w:pPr>
        <w:rPr>
          <w:rFonts w:eastAsia="SimSun" w:cs="Arial"/>
          <w:iCs/>
          <w:lang w:val="en-US" w:eastAsia="zh-CN"/>
        </w:rPr>
      </w:pPr>
    </w:p>
    <w:p w14:paraId="69F3745D" w14:textId="2CFB4035"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p>
    <w:p w14:paraId="3BC40A8C"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6AD572E0"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19A4E94C"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696CE11"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p>
    <w:p w14:paraId="426C4AA0" w14:textId="6EB4032B"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rFonts w:ascii="Arial" w:hAnsi="Arial" w:cs="Arial"/>
                <w:b/>
                <w:bCs/>
                <w:color w:val="000000"/>
                <w:sz w:val="18"/>
                <w:szCs w:val="18"/>
              </w:rPr>
            </w:pPr>
            <w:bookmarkStart w:id="237" w:name="_Hlk141282402"/>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95A59AD"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rFonts w:ascii="Arial" w:hAnsi="Arial" w:cs="Arial"/>
                <w:b/>
                <w:bCs/>
                <w:color w:val="000000"/>
                <w:sz w:val="18"/>
                <w:szCs w:val="18"/>
                <w:lang w:eastAsia="zh-CN"/>
              </w:rPr>
            </w:pPr>
          </w:p>
        </w:tc>
      </w:tr>
      <w:tr w:rsidR="00E704EE" w14:paraId="1C08AF89"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bCs/>
                <w:lang w:eastAsia="ja-JP"/>
              </w:rPr>
            </w:pPr>
            <w:r>
              <w:rPr>
                <w:rFonts w:hint="eastAsia"/>
                <w:bCs/>
                <w:lang w:eastAsia="ja-JP"/>
              </w:rPr>
              <w:t>3</w:t>
            </w: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02AB784B"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723C084D">
                <v:shape id="_x0000_i1030" type="#_x0000_t75" alt="" style="width:77.4pt;height:16.65pt;mso-width-percent:0;mso-height-percent:0;mso-width-percent:0;mso-height-percent:0" o:ole="">
                  <v:imagedata r:id="rId18" o:title=""/>
                </v:shape>
                <o:OLEObject Type="Embed" ProgID="Equation.3" ShapeID="_x0000_i1030" DrawAspect="Content" ObjectID="_1755003002" r:id="rId22"/>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04177613">
                <v:shape id="_x0000_i1031" type="#_x0000_t75" alt="" style="width:16.65pt;height:16.65pt;mso-width-percent:0;mso-height-percent:0;mso-width-percent:0;mso-height-percent:0" o:ole="">
                  <v:imagedata r:id="rId20" o:title=""/>
                </v:shape>
                <o:OLEObject Type="Embed" ProgID="Equation.3" ShapeID="_x0000_i1031" DrawAspect="Content" ObjectID="_1755003003" r:id="rId23"/>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651F73D4" w14:textId="77777777" w:rsidR="00E704EE" w:rsidRPr="009F25C3" w:rsidRDefault="00E704EE" w:rsidP="00217EB2">
            <w:pPr>
              <w:pStyle w:val="TAN"/>
              <w:ind w:left="0" w:firstLine="0"/>
              <w:rPr>
                <w:bCs/>
                <w:color w:val="000000"/>
                <w:szCs w:val="18"/>
                <w:lang w:eastAsia="zh-CN"/>
              </w:rPr>
            </w:pPr>
          </w:p>
        </w:tc>
      </w:tr>
      <w:bookmarkEnd w:id="237"/>
    </w:tbl>
    <w:p w14:paraId="0732746C" w14:textId="77777777" w:rsidR="00E704EE" w:rsidRPr="009F25C3" w:rsidRDefault="00E704EE" w:rsidP="00E704EE">
      <w:pPr>
        <w:keepNext/>
        <w:keepLines/>
        <w:spacing w:before="120"/>
        <w:ind w:left="1134" w:hanging="1134"/>
        <w:outlineLvl w:val="0"/>
        <w:rPr>
          <w:rFonts w:ascii="Arial" w:hAnsi="Arial"/>
          <w:sz w:val="28"/>
          <w:lang w:eastAsia="ja-JP"/>
        </w:rPr>
      </w:pPr>
    </w:p>
    <w:p w14:paraId="35A8F5EE" w14:textId="6318E05E" w:rsidR="00E704EE" w:rsidRDefault="00D12969" w:rsidP="00FD0980">
      <w:pPr>
        <w:pStyle w:val="Heading3"/>
        <w:rPr>
          <w:lang w:eastAsia="ja-JP"/>
        </w:rPr>
      </w:pPr>
      <w:bookmarkStart w:id="238" w:name="_Toc144369202"/>
      <w:r>
        <w:rPr>
          <w:lang w:eastAsia="ja-JP"/>
        </w:rPr>
        <w:t>5.18</w:t>
      </w:r>
      <w:r w:rsidR="00E704EE">
        <w:rPr>
          <w:lang w:eastAsia="ja-JP"/>
        </w:rPr>
        <w:t>.</w:t>
      </w:r>
      <w:r w:rsidR="00E704EE">
        <w:rPr>
          <w:rFonts w:hint="eastAsia"/>
          <w:lang w:eastAsia="ja-JP"/>
        </w:rPr>
        <w:t>4</w:t>
      </w:r>
      <w:r w:rsidR="00E704EE">
        <w:rPr>
          <w:lang w:eastAsia="ja-JP"/>
        </w:rPr>
        <w:tab/>
        <w:t>∆TIB and ∆RIB values</w:t>
      </w:r>
      <w:bookmarkEnd w:id="238"/>
    </w:p>
    <w:p w14:paraId="2DEF79C1" w14:textId="77777777" w:rsidR="00E704EE" w:rsidRDefault="00E704EE" w:rsidP="00E704EE">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39" w:name="_Toc120537619"/>
      <w:bookmarkStart w:id="240" w:name="_Toc14436920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39"/>
      <w:bookmarkEnd w:id="240"/>
    </w:p>
    <w:p w14:paraId="5663F57C" w14:textId="77777777" w:rsidR="002033D5" w:rsidRPr="004D3578" w:rsidRDefault="00A047D8" w:rsidP="002033D5">
      <w:pPr>
        <w:pStyle w:val="Heading2"/>
        <w:rPr>
          <w:lang w:eastAsia="zh-CN"/>
        </w:rPr>
      </w:pPr>
      <w:bookmarkStart w:id="241" w:name="_Toc120537620"/>
      <w:bookmarkStart w:id="242" w:name="_Toc144369204"/>
      <w:r>
        <w:t>6</w:t>
      </w:r>
      <w:r w:rsidR="002033D5" w:rsidRPr="004D3578">
        <w:t>.</w:t>
      </w:r>
      <w:r w:rsidR="001D160E">
        <w:rPr>
          <w:rFonts w:hint="eastAsia"/>
          <w:lang w:eastAsia="zh-CN"/>
        </w:rPr>
        <w:t>x</w:t>
      </w:r>
      <w:r w:rsidR="002033D5" w:rsidRPr="004D3578">
        <w:tab/>
      </w:r>
      <w:r>
        <w:rPr>
          <w:lang w:eastAsia="zh-CN"/>
        </w:rPr>
        <w:t>CA_nX-nY-nZ</w:t>
      </w:r>
      <w:bookmarkEnd w:id="241"/>
      <w:bookmarkEnd w:id="242"/>
    </w:p>
    <w:p w14:paraId="5663F57D" w14:textId="4890DC93" w:rsidR="00BB7C76" w:rsidRPr="001043CD" w:rsidRDefault="001051C5" w:rsidP="00634A01">
      <w:pPr>
        <w:pStyle w:val="Heading3"/>
        <w:rPr>
          <w:rFonts w:cs="Arial"/>
          <w:szCs w:val="28"/>
          <w:lang w:eastAsia="zh-CN"/>
        </w:rPr>
      </w:pPr>
      <w:bookmarkStart w:id="243" w:name="_Toc3303723"/>
      <w:bookmarkStart w:id="244" w:name="_Toc3364427"/>
      <w:bookmarkStart w:id="245" w:name="_Toc46412257"/>
      <w:bookmarkStart w:id="246" w:name="_Toc120537621"/>
      <w:bookmarkStart w:id="247" w:name="_Toc14436920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43"/>
      <w:bookmarkEnd w:id="244"/>
      <w:bookmarkEnd w:id="245"/>
      <w:r w:rsidR="00BC7DD1" w:rsidRPr="001043CD">
        <w:rPr>
          <w:rFonts w:cs="Arial" w:hint="eastAsia"/>
          <w:szCs w:val="28"/>
          <w:lang w:eastAsia="zh-CN"/>
        </w:rPr>
        <w:t>s</w:t>
      </w:r>
      <w:bookmarkEnd w:id="246"/>
      <w:bookmarkEnd w:id="24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48" w:name="_Toc3303724"/>
      <w:bookmarkStart w:id="249" w:name="_Toc3364428"/>
      <w:bookmarkStart w:id="250" w:name="_Toc46412258"/>
      <w:bookmarkStart w:id="251" w:name="_Toc120537622"/>
      <w:bookmarkStart w:id="252" w:name="_Toc14436920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48"/>
      <w:bookmarkEnd w:id="249"/>
      <w:bookmarkEnd w:id="250"/>
      <w:bookmarkEnd w:id="251"/>
      <w:bookmarkEnd w:id="252"/>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53" w:name="_Toc3303726"/>
      <w:bookmarkStart w:id="254" w:name="_Toc3364430"/>
      <w:bookmarkStart w:id="255" w:name="_Toc46412260"/>
      <w:bookmarkStart w:id="256" w:name="_Toc120537623"/>
      <w:bookmarkStart w:id="257" w:name="_Toc14436920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53"/>
      <w:bookmarkEnd w:id="254"/>
      <w:r w:rsidR="00AA43E0" w:rsidRPr="001043CD">
        <w:rPr>
          <w:rFonts w:eastAsia="MS Mincho"/>
          <w:lang w:eastAsia="ja-JP"/>
        </w:rPr>
        <w:t>REFSENS requirements</w:t>
      </w:r>
      <w:bookmarkEnd w:id="255"/>
      <w:bookmarkEnd w:id="256"/>
      <w:bookmarkEnd w:id="257"/>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58" w:name="_Toc30066232"/>
      <w:bookmarkStart w:id="259" w:name="_Toc120537624"/>
      <w:r>
        <w:t>6</w:t>
      </w:r>
      <w:r w:rsidR="001043CD" w:rsidRPr="001043CD">
        <w:t>.x.3</w:t>
      </w:r>
      <w:r w:rsidR="001043CD">
        <w:rPr>
          <w:rFonts w:hint="eastAsia"/>
          <w:lang w:eastAsia="zh-CN"/>
        </w:rPr>
        <w:t>.1</w:t>
      </w:r>
      <w:r w:rsidR="001043CD">
        <w:rPr>
          <w:rFonts w:hint="eastAsia"/>
          <w:lang w:eastAsia="zh-CN"/>
        </w:rPr>
        <w:tab/>
      </w:r>
      <w:bookmarkEnd w:id="258"/>
      <w:r w:rsidR="001043CD">
        <w:rPr>
          <w:rFonts w:hint="eastAsia"/>
          <w:lang w:eastAsia="zh-CN"/>
        </w:rPr>
        <w:t>Power class 2 case</w:t>
      </w:r>
      <w:r w:rsidR="008A1429">
        <w:rPr>
          <w:lang w:eastAsia="zh-CN"/>
        </w:rPr>
        <w:t xml:space="preserve"> a</w:t>
      </w:r>
      <w:bookmarkEnd w:id="259"/>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60" w:name="_Toc3303727"/>
      <w:bookmarkStart w:id="261" w:name="_Toc3364431"/>
      <w:bookmarkStart w:id="262" w:name="_Toc46412261"/>
      <w:bookmarkStart w:id="263" w:name="_Toc120537625"/>
      <w:bookmarkStart w:id="264" w:name="_Toc14436920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60"/>
      <w:bookmarkEnd w:id="261"/>
      <w:bookmarkEnd w:id="262"/>
      <w:bookmarkEnd w:id="263"/>
      <w:bookmarkEnd w:id="264"/>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265" w:name="_Toc120537626"/>
      <w:bookmarkStart w:id="266" w:name="_Toc144369209"/>
      <w:r>
        <w:t xml:space="preserve">6.1 </w:t>
      </w:r>
      <w:r w:rsidR="00CF3D19">
        <w:tab/>
      </w:r>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65"/>
      <w:bookmarkEnd w:id="266"/>
    </w:p>
    <w:p w14:paraId="380A3E11" w14:textId="578F682B" w:rsidR="00C81ED6" w:rsidRPr="001043CD" w:rsidRDefault="00973E92" w:rsidP="00C81ED6">
      <w:pPr>
        <w:pStyle w:val="Heading3"/>
        <w:rPr>
          <w:rFonts w:cs="Arial"/>
          <w:szCs w:val="28"/>
          <w:lang w:eastAsia="zh-CN"/>
        </w:rPr>
      </w:pPr>
      <w:bookmarkStart w:id="267" w:name="_Toc120537627"/>
      <w:bookmarkStart w:id="268" w:name="_Toc144369210"/>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67"/>
      <w:bookmarkEnd w:id="268"/>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69" w:name="_Toc120537628"/>
      <w:bookmarkStart w:id="270" w:name="_Toc144369211"/>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69"/>
      <w:bookmarkEnd w:id="270"/>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71" w:name="_Toc120537629"/>
      <w:bookmarkStart w:id="272" w:name="_Toc144369212"/>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71"/>
      <w:bookmarkEnd w:id="272"/>
    </w:p>
    <w:p w14:paraId="790C6C9E" w14:textId="5A58E345" w:rsidR="00C81ED6" w:rsidRDefault="00973E92" w:rsidP="00C81ED6">
      <w:pPr>
        <w:pStyle w:val="Heading4"/>
        <w:rPr>
          <w:lang w:eastAsia="zh-CN"/>
        </w:rPr>
      </w:pPr>
      <w:bookmarkStart w:id="273"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73"/>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74"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74"/>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75" w:name="_Toc120537632"/>
      <w:bookmarkStart w:id="276" w:name="_Toc144369213"/>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75"/>
      <w:bookmarkEnd w:id="276"/>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77" w:name="_Toc120537633"/>
      <w:bookmarkStart w:id="278" w:name="_Toc144369214"/>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77"/>
      <w:bookmarkEnd w:id="278"/>
    </w:p>
    <w:p w14:paraId="4DBBE9E1" w14:textId="5AF9E913" w:rsidR="00C81ED6" w:rsidRPr="001043CD" w:rsidRDefault="00973E92" w:rsidP="00C81ED6">
      <w:pPr>
        <w:pStyle w:val="Heading3"/>
        <w:rPr>
          <w:rFonts w:cs="Arial"/>
          <w:szCs w:val="28"/>
          <w:lang w:eastAsia="zh-CN"/>
        </w:rPr>
      </w:pPr>
      <w:bookmarkStart w:id="279" w:name="_Toc120537634"/>
      <w:bookmarkStart w:id="280" w:name="_Toc144369215"/>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79"/>
      <w:bookmarkEnd w:id="280"/>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81" w:name="_Toc120537635"/>
      <w:bookmarkStart w:id="282" w:name="_Toc144369216"/>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81"/>
      <w:bookmarkEnd w:id="282"/>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83" w:name="_Toc120537636"/>
      <w:bookmarkStart w:id="284" w:name="_Toc144369217"/>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83"/>
      <w:bookmarkEnd w:id="284"/>
    </w:p>
    <w:p w14:paraId="55E7AFDB" w14:textId="6D535E94" w:rsidR="00C81ED6" w:rsidRDefault="00973E92" w:rsidP="00C81ED6">
      <w:pPr>
        <w:pStyle w:val="Heading4"/>
        <w:rPr>
          <w:lang w:eastAsia="zh-CN"/>
        </w:rPr>
      </w:pPr>
      <w:bookmarkStart w:id="285"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85"/>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86" w:name="MCCQCTEMPBM_00000028"/>
      <w:bookmarkStart w:id="287" w:name="MCCQCTEMPBM_00000048"/>
      <w:bookmarkStart w:id="288" w:name="MCCQCTEMPBM_00000054"/>
      <w:bookmarkStart w:id="289" w:name="MCCQCTEMPBM_00000062"/>
      <w:r>
        <w:fldChar w:fldCharType="begin"/>
      </w:r>
      <w:r>
        <w:instrText xml:space="preserve"> SEQ Table \* ARABIC </w:instrText>
      </w:r>
      <w:r>
        <w:fldChar w:fldCharType="separate"/>
      </w:r>
      <w:r>
        <w:rPr>
          <w:noProof/>
        </w:rPr>
        <w:t>1</w:t>
      </w:r>
      <w:r>
        <w:fldChar w:fldCharType="end"/>
      </w:r>
      <w:bookmarkEnd w:id="286"/>
      <w:bookmarkEnd w:id="287"/>
      <w:bookmarkEnd w:id="288"/>
      <w:bookmarkEnd w:id="289"/>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90"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90"/>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91" w:name="_Toc120537639"/>
      <w:bookmarkStart w:id="292" w:name="_Toc144369218"/>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91"/>
      <w:bookmarkEnd w:id="292"/>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93" w:name="_Toc120537640"/>
      <w:bookmarkStart w:id="294" w:name="_Toc144369219"/>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93"/>
      <w:bookmarkEnd w:id="294"/>
    </w:p>
    <w:p w14:paraId="572C671A" w14:textId="3900B003" w:rsidR="004C52BC" w:rsidRPr="001043CD" w:rsidRDefault="00040E34" w:rsidP="004C52BC">
      <w:pPr>
        <w:pStyle w:val="Heading3"/>
        <w:rPr>
          <w:rFonts w:cs="Arial"/>
          <w:szCs w:val="28"/>
          <w:lang w:eastAsia="zh-CN"/>
        </w:rPr>
      </w:pPr>
      <w:bookmarkStart w:id="295" w:name="_Toc120537641"/>
      <w:bookmarkStart w:id="296" w:name="_Toc144369220"/>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95"/>
      <w:bookmarkEnd w:id="296"/>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97" w:name="_Toc120537642"/>
      <w:bookmarkStart w:id="298" w:name="_Toc144369221"/>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97"/>
      <w:bookmarkEnd w:id="298"/>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99" w:name="_Hlk118121858"/>
            <w:r w:rsidRPr="008251C4">
              <w:rPr>
                <w:rFonts w:hint="eastAsia"/>
              </w:rPr>
              <w:t>CA_n</w:t>
            </w:r>
            <w:r>
              <w:t>25A</w:t>
            </w:r>
            <w:r w:rsidRPr="008251C4">
              <w:rPr>
                <w:rFonts w:hint="eastAsia"/>
              </w:rPr>
              <w:t>-n</w:t>
            </w:r>
            <w:r>
              <w:t>41A</w:t>
            </w:r>
            <w:bookmarkEnd w:id="299"/>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300" w:name="_Toc120537643"/>
      <w:bookmarkStart w:id="301" w:name="_Toc144369222"/>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0"/>
      <w:bookmarkEnd w:id="301"/>
    </w:p>
    <w:p w14:paraId="104F0AD3" w14:textId="75AF91C0" w:rsidR="004C52BC" w:rsidRDefault="00040E34" w:rsidP="004C52BC">
      <w:pPr>
        <w:pStyle w:val="Heading4"/>
        <w:rPr>
          <w:lang w:eastAsia="zh-CN"/>
        </w:rPr>
      </w:pPr>
      <w:bookmarkStart w:id="302"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02"/>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303"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303"/>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304" w:name="_Toc120537646"/>
      <w:bookmarkStart w:id="305" w:name="_Toc144369223"/>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04"/>
      <w:bookmarkEnd w:id="305"/>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306" w:name="_Toc120537647"/>
      <w:bookmarkStart w:id="307" w:name="_Toc144369224"/>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306"/>
      <w:bookmarkEnd w:id="307"/>
    </w:p>
    <w:p w14:paraId="49EE70BA" w14:textId="0BB322C6" w:rsidR="004C52BC" w:rsidRPr="001043CD" w:rsidRDefault="00040E34" w:rsidP="004C52BC">
      <w:pPr>
        <w:pStyle w:val="Heading3"/>
        <w:rPr>
          <w:rFonts w:cs="Arial"/>
          <w:szCs w:val="28"/>
          <w:lang w:eastAsia="zh-CN"/>
        </w:rPr>
      </w:pPr>
      <w:bookmarkStart w:id="308" w:name="_Toc120537648"/>
      <w:bookmarkStart w:id="309" w:name="_Toc144369225"/>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08"/>
      <w:bookmarkEnd w:id="309"/>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310" w:name="_Toc120537649"/>
      <w:bookmarkStart w:id="311" w:name="_Toc144369226"/>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10"/>
      <w:bookmarkEnd w:id="311"/>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12" w:name="_Toc120537650"/>
      <w:bookmarkStart w:id="313" w:name="_Toc144369227"/>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12"/>
      <w:bookmarkEnd w:id="313"/>
    </w:p>
    <w:p w14:paraId="15DD2A73" w14:textId="3C87E5CC" w:rsidR="004C52BC" w:rsidRDefault="00040E34" w:rsidP="004C52BC">
      <w:pPr>
        <w:pStyle w:val="Heading4"/>
        <w:rPr>
          <w:lang w:eastAsia="zh-CN"/>
        </w:rPr>
      </w:pPr>
      <w:bookmarkStart w:id="314"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14"/>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15"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15"/>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16" w:name="_Toc120537653"/>
      <w:bookmarkStart w:id="317" w:name="_Toc144369228"/>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16"/>
      <w:bookmarkEnd w:id="317"/>
    </w:p>
    <w:p w14:paraId="03438FF0" w14:textId="2D6A2222" w:rsidR="004C52BC" w:rsidRPr="004D3578" w:rsidRDefault="00040E34" w:rsidP="004C52BC">
      <w:pPr>
        <w:pStyle w:val="Heading2"/>
        <w:rPr>
          <w:lang w:eastAsia="zh-CN"/>
        </w:rPr>
      </w:pPr>
      <w:bookmarkStart w:id="318" w:name="_Toc120537654"/>
      <w:bookmarkStart w:id="319" w:name="_Toc144369229"/>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18"/>
      <w:bookmarkEnd w:id="319"/>
    </w:p>
    <w:p w14:paraId="51F5AB4D" w14:textId="2CA7E213" w:rsidR="004C52BC" w:rsidRPr="001043CD" w:rsidRDefault="00040E34" w:rsidP="004C52BC">
      <w:pPr>
        <w:pStyle w:val="Heading3"/>
        <w:rPr>
          <w:rFonts w:cs="Arial"/>
          <w:szCs w:val="28"/>
          <w:lang w:eastAsia="zh-CN"/>
        </w:rPr>
      </w:pPr>
      <w:bookmarkStart w:id="320" w:name="_Toc120537655"/>
      <w:bookmarkStart w:id="321" w:name="_Toc144369230"/>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20"/>
      <w:bookmarkEnd w:id="321"/>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22" w:name="_Toc120537656"/>
      <w:bookmarkStart w:id="323" w:name="_Toc144369231"/>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22"/>
      <w:bookmarkEnd w:id="323"/>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24" w:name="_Toc120537657"/>
      <w:bookmarkStart w:id="325" w:name="_Toc144369232"/>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24"/>
      <w:bookmarkEnd w:id="325"/>
    </w:p>
    <w:p w14:paraId="5D0318B7" w14:textId="2DDA4E63" w:rsidR="004C52BC" w:rsidRDefault="00040E34" w:rsidP="004C52BC">
      <w:pPr>
        <w:pStyle w:val="Heading4"/>
        <w:rPr>
          <w:lang w:eastAsia="zh-CN"/>
        </w:rPr>
      </w:pPr>
      <w:bookmarkStart w:id="326"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26"/>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27" w:name="_Toc120537659"/>
      <w:bookmarkStart w:id="328" w:name="_Toc144369233"/>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27"/>
      <w:bookmarkEnd w:id="328"/>
    </w:p>
    <w:p w14:paraId="3ABB3D90" w14:textId="0DB98CF1" w:rsidR="009600D7" w:rsidRPr="004D3578" w:rsidRDefault="009600D7" w:rsidP="009600D7">
      <w:pPr>
        <w:pStyle w:val="Heading2"/>
        <w:rPr>
          <w:lang w:eastAsia="zh-CN"/>
        </w:rPr>
      </w:pPr>
      <w:bookmarkStart w:id="329" w:name="_Toc120537660"/>
      <w:bookmarkStart w:id="330" w:name="_Toc144369234"/>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29"/>
      <w:bookmarkEnd w:id="330"/>
    </w:p>
    <w:p w14:paraId="3C35913C" w14:textId="3DC8A1EF" w:rsidR="009600D7" w:rsidRPr="001043CD" w:rsidRDefault="009600D7" w:rsidP="009600D7">
      <w:pPr>
        <w:pStyle w:val="Heading3"/>
        <w:rPr>
          <w:rFonts w:cs="Arial"/>
          <w:szCs w:val="28"/>
          <w:lang w:eastAsia="zh-CN"/>
        </w:rPr>
      </w:pPr>
      <w:bookmarkStart w:id="331" w:name="_Toc120537661"/>
      <w:bookmarkStart w:id="332" w:name="_Toc144369235"/>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31"/>
      <w:bookmarkEnd w:id="332"/>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33" w:name="_Toc120537662"/>
      <w:bookmarkStart w:id="334" w:name="_Toc144369236"/>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33"/>
      <w:bookmarkEnd w:id="334"/>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35" w:name="_Toc120537663"/>
      <w:bookmarkStart w:id="336" w:name="_Toc144369237"/>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35"/>
      <w:bookmarkEnd w:id="336"/>
    </w:p>
    <w:p w14:paraId="4CAB3159" w14:textId="1D21C428" w:rsidR="009600D7" w:rsidRDefault="009600D7" w:rsidP="009600D7">
      <w:pPr>
        <w:pStyle w:val="Heading4"/>
        <w:rPr>
          <w:lang w:eastAsia="zh-CN"/>
        </w:rPr>
      </w:pPr>
      <w:bookmarkStart w:id="337"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337"/>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38"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38"/>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39" w:name="_Toc120537666"/>
      <w:bookmarkStart w:id="340" w:name="_Toc144369238"/>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9"/>
      <w:bookmarkEnd w:id="340"/>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41" w:name="_Toc120537667"/>
      <w:bookmarkStart w:id="342" w:name="_Toc144369239"/>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41"/>
      <w:bookmarkEnd w:id="342"/>
    </w:p>
    <w:p w14:paraId="512010E6" w14:textId="2FF93D79" w:rsidR="009600D7" w:rsidRPr="001043CD" w:rsidRDefault="009600D7" w:rsidP="009600D7">
      <w:pPr>
        <w:pStyle w:val="Heading3"/>
        <w:rPr>
          <w:rFonts w:cs="Arial"/>
          <w:szCs w:val="28"/>
          <w:lang w:eastAsia="zh-CN"/>
        </w:rPr>
      </w:pPr>
      <w:bookmarkStart w:id="343" w:name="_Toc120537668"/>
      <w:bookmarkStart w:id="344" w:name="_Toc144369240"/>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3"/>
      <w:bookmarkEnd w:id="344"/>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45" w:name="_Toc120537669"/>
      <w:bookmarkStart w:id="346" w:name="_Toc144369241"/>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45"/>
      <w:bookmarkEnd w:id="346"/>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47" w:name="_Toc120537670"/>
      <w:bookmarkStart w:id="348" w:name="_Toc144369242"/>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47"/>
      <w:bookmarkEnd w:id="348"/>
    </w:p>
    <w:p w14:paraId="238FB8E3" w14:textId="6E1F3CE1" w:rsidR="009600D7" w:rsidRDefault="009600D7" w:rsidP="009600D7">
      <w:pPr>
        <w:pStyle w:val="Heading4"/>
        <w:rPr>
          <w:lang w:eastAsia="zh-CN"/>
        </w:rPr>
      </w:pPr>
      <w:bookmarkStart w:id="349"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349"/>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50"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50"/>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51" w:name="_Toc120537673"/>
      <w:bookmarkStart w:id="352" w:name="_Toc144369243"/>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51"/>
      <w:bookmarkEnd w:id="352"/>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53" w:name="_Toc120537674"/>
      <w:bookmarkStart w:id="354" w:name="_Toc144369244"/>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53"/>
      <w:bookmarkEnd w:id="354"/>
    </w:p>
    <w:p w14:paraId="2ECFF6C2" w14:textId="78DC6FA8" w:rsidR="009600D7" w:rsidRPr="001043CD" w:rsidRDefault="005C03AA" w:rsidP="009600D7">
      <w:pPr>
        <w:pStyle w:val="Heading3"/>
        <w:rPr>
          <w:rFonts w:cs="Arial"/>
          <w:szCs w:val="28"/>
          <w:lang w:eastAsia="zh-CN"/>
        </w:rPr>
      </w:pPr>
      <w:bookmarkStart w:id="355" w:name="_Toc120537675"/>
      <w:bookmarkStart w:id="356" w:name="_Toc144369245"/>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55"/>
      <w:bookmarkEnd w:id="356"/>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57" w:name="_Toc120537676"/>
      <w:bookmarkStart w:id="358" w:name="_Toc144369246"/>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57"/>
      <w:bookmarkEnd w:id="358"/>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59" w:name="_Toc120537677"/>
      <w:bookmarkStart w:id="360" w:name="_Toc144369247"/>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59"/>
      <w:bookmarkEnd w:id="360"/>
    </w:p>
    <w:p w14:paraId="29FE95F5" w14:textId="7009594B" w:rsidR="009600D7" w:rsidRDefault="005C03AA" w:rsidP="009600D7">
      <w:pPr>
        <w:pStyle w:val="Heading4"/>
        <w:rPr>
          <w:lang w:eastAsia="zh-CN"/>
        </w:rPr>
      </w:pPr>
      <w:bookmarkStart w:id="361"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61"/>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62" w:name="_Toc120537679"/>
      <w:bookmarkStart w:id="363" w:name="_Toc144369248"/>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62"/>
      <w:bookmarkEnd w:id="363"/>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64" w:name="_Toc120537680"/>
      <w:bookmarkStart w:id="365" w:name="_Toc144369249"/>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64"/>
      <w:bookmarkEnd w:id="365"/>
    </w:p>
    <w:p w14:paraId="34059260" w14:textId="4ED28723" w:rsidR="00E36C40" w:rsidRPr="001043CD" w:rsidRDefault="00E36C40" w:rsidP="00E36C40">
      <w:pPr>
        <w:pStyle w:val="Heading3"/>
        <w:rPr>
          <w:rFonts w:cs="Arial"/>
          <w:szCs w:val="28"/>
          <w:lang w:eastAsia="zh-CN"/>
        </w:rPr>
      </w:pPr>
      <w:bookmarkStart w:id="366" w:name="_Toc120537681"/>
      <w:bookmarkStart w:id="367" w:name="_Toc144369250"/>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6"/>
      <w:bookmarkEnd w:id="367"/>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68" w:name="_Toc120537682"/>
      <w:bookmarkStart w:id="369" w:name="_Toc144369251"/>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8"/>
      <w:bookmarkEnd w:id="369"/>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70" w:name="_Toc120537683"/>
      <w:bookmarkStart w:id="371" w:name="_Toc144369252"/>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0"/>
      <w:bookmarkEnd w:id="371"/>
    </w:p>
    <w:p w14:paraId="3BA4F25A" w14:textId="73B62289" w:rsidR="00E36C40" w:rsidRDefault="00E36C40" w:rsidP="00E36C40">
      <w:pPr>
        <w:pStyle w:val="Heading4"/>
        <w:rPr>
          <w:lang w:eastAsia="zh-CN"/>
        </w:rPr>
      </w:pPr>
      <w:bookmarkStart w:id="372"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372"/>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73"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73"/>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74" w:name="_Toc120537686"/>
      <w:bookmarkStart w:id="375" w:name="_Toc144369253"/>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4"/>
      <w:bookmarkEnd w:id="375"/>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76" w:name="_Toc120537687"/>
      <w:bookmarkStart w:id="377" w:name="_Toc144369254"/>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76"/>
      <w:bookmarkEnd w:id="377"/>
    </w:p>
    <w:p w14:paraId="4F589359" w14:textId="083A1E72" w:rsidR="00E36C40" w:rsidRPr="001043CD" w:rsidRDefault="00E36C40" w:rsidP="00E36C40">
      <w:pPr>
        <w:pStyle w:val="Heading3"/>
        <w:rPr>
          <w:rFonts w:cs="Arial"/>
          <w:szCs w:val="28"/>
          <w:lang w:eastAsia="zh-CN"/>
        </w:rPr>
      </w:pPr>
      <w:bookmarkStart w:id="378" w:name="_Toc120537688"/>
      <w:bookmarkStart w:id="379" w:name="_Toc144369255"/>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8"/>
      <w:bookmarkEnd w:id="379"/>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80" w:name="_Toc120537689"/>
      <w:bookmarkStart w:id="381" w:name="_Toc144369256"/>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0"/>
      <w:bookmarkEnd w:id="381"/>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82" w:name="_Toc120537690"/>
      <w:bookmarkStart w:id="383" w:name="_Toc144369257"/>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2"/>
      <w:bookmarkEnd w:id="383"/>
    </w:p>
    <w:p w14:paraId="0E2C25D5" w14:textId="6A48A324" w:rsidR="00E36C40" w:rsidRDefault="00E36C40" w:rsidP="00E36C40">
      <w:pPr>
        <w:pStyle w:val="Heading4"/>
        <w:rPr>
          <w:lang w:eastAsia="zh-CN"/>
        </w:rPr>
      </w:pPr>
      <w:bookmarkStart w:id="384"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384"/>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85"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5"/>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86" w:name="_Toc120537693"/>
      <w:bookmarkStart w:id="387" w:name="_Toc144369258"/>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6"/>
      <w:bookmarkEnd w:id="387"/>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88" w:name="_Toc120537694"/>
      <w:bookmarkStart w:id="389" w:name="_Toc144369259"/>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88"/>
      <w:bookmarkEnd w:id="389"/>
    </w:p>
    <w:p w14:paraId="68E74C01" w14:textId="03469CD7" w:rsidR="008172E1" w:rsidRPr="001043CD" w:rsidRDefault="008172E1" w:rsidP="008172E1">
      <w:pPr>
        <w:pStyle w:val="Heading3"/>
        <w:rPr>
          <w:rFonts w:cs="Arial"/>
          <w:szCs w:val="28"/>
          <w:lang w:eastAsia="zh-CN"/>
        </w:rPr>
      </w:pPr>
      <w:bookmarkStart w:id="390" w:name="_Toc120537695"/>
      <w:bookmarkStart w:id="391" w:name="_Toc144369260"/>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0"/>
      <w:bookmarkEnd w:id="391"/>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92" w:name="_Toc120537696"/>
      <w:bookmarkStart w:id="393" w:name="_Toc144369261"/>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2"/>
      <w:bookmarkEnd w:id="393"/>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94" w:name="_Toc120537697"/>
      <w:bookmarkStart w:id="395" w:name="_Toc144369262"/>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4"/>
      <w:bookmarkEnd w:id="395"/>
    </w:p>
    <w:p w14:paraId="005DCF44" w14:textId="3FA54007" w:rsidR="008172E1" w:rsidRDefault="008172E1" w:rsidP="008172E1">
      <w:pPr>
        <w:pStyle w:val="Heading4"/>
        <w:rPr>
          <w:lang w:eastAsia="zh-CN"/>
        </w:rPr>
      </w:pPr>
      <w:bookmarkStart w:id="396"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396"/>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97"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97"/>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98" w:name="_Toc120537700"/>
      <w:bookmarkStart w:id="399" w:name="_Toc144369263"/>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98"/>
      <w:bookmarkEnd w:id="399"/>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400" w:name="_Toc120537701"/>
      <w:bookmarkStart w:id="401" w:name="_Toc144369264"/>
      <w:r>
        <w:t>6.12</w:t>
      </w:r>
      <w:r w:rsidRPr="004D3578">
        <w:tab/>
      </w:r>
      <w:r w:rsidRPr="00C8459D">
        <w:t>DL CA_n25-n71-n77, UL CA_n</w:t>
      </w:r>
      <w:r>
        <w:t>71</w:t>
      </w:r>
      <w:r w:rsidRPr="00C8459D">
        <w:t>A-n77A</w:t>
      </w:r>
      <w:bookmarkEnd w:id="400"/>
      <w:bookmarkEnd w:id="401"/>
    </w:p>
    <w:p w14:paraId="605EB421" w14:textId="7EC0179E" w:rsidR="008172E1" w:rsidRPr="001043CD" w:rsidRDefault="008172E1" w:rsidP="008172E1">
      <w:pPr>
        <w:pStyle w:val="Heading3"/>
        <w:rPr>
          <w:rFonts w:cs="Arial"/>
          <w:szCs w:val="28"/>
          <w:lang w:eastAsia="zh-CN"/>
        </w:rPr>
      </w:pPr>
      <w:bookmarkStart w:id="402" w:name="_Toc120537702"/>
      <w:bookmarkStart w:id="403" w:name="_Toc144369265"/>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2"/>
      <w:bookmarkEnd w:id="403"/>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404" w:name="_Toc120537703"/>
      <w:bookmarkStart w:id="405" w:name="_Toc144369266"/>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4"/>
      <w:bookmarkEnd w:id="405"/>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406" w:name="_Toc120537704"/>
      <w:bookmarkStart w:id="407" w:name="_Toc144369267"/>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6"/>
      <w:bookmarkEnd w:id="407"/>
    </w:p>
    <w:p w14:paraId="566D68B5" w14:textId="5859C224" w:rsidR="008172E1" w:rsidRDefault="008172E1" w:rsidP="008172E1">
      <w:pPr>
        <w:pStyle w:val="Heading4"/>
        <w:rPr>
          <w:lang w:eastAsia="zh-CN"/>
        </w:rPr>
      </w:pPr>
      <w:bookmarkStart w:id="408"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408"/>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09"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09"/>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10" w:name="_Toc120537707"/>
      <w:bookmarkStart w:id="411" w:name="_Toc144369268"/>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0"/>
      <w:bookmarkEnd w:id="411"/>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12" w:name="_Toc120537708"/>
      <w:bookmarkStart w:id="413" w:name="_Toc144369269"/>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12"/>
      <w:bookmarkEnd w:id="413"/>
    </w:p>
    <w:p w14:paraId="161406C9" w14:textId="14FA568F" w:rsidR="00EF1342" w:rsidRPr="001043CD" w:rsidRDefault="00EF1342" w:rsidP="00EF1342">
      <w:pPr>
        <w:pStyle w:val="Heading3"/>
        <w:rPr>
          <w:rFonts w:cs="Arial"/>
          <w:szCs w:val="28"/>
          <w:lang w:eastAsia="zh-CN"/>
        </w:rPr>
      </w:pPr>
      <w:bookmarkStart w:id="414" w:name="_Toc120537709"/>
      <w:bookmarkStart w:id="415" w:name="_Toc144369270"/>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4"/>
      <w:bookmarkEnd w:id="415"/>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16" w:name="_Toc120537710"/>
      <w:bookmarkStart w:id="417" w:name="_Toc144369271"/>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16"/>
      <w:bookmarkEnd w:id="417"/>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18" w:name="_Toc120537711"/>
      <w:bookmarkStart w:id="419" w:name="_Toc144369272"/>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18"/>
      <w:bookmarkEnd w:id="419"/>
    </w:p>
    <w:p w14:paraId="2CD7C6A2" w14:textId="40BABEDD" w:rsidR="00EF1342" w:rsidRDefault="00EF1342" w:rsidP="00EF1342">
      <w:pPr>
        <w:pStyle w:val="Heading4"/>
        <w:rPr>
          <w:lang w:eastAsia="zh-CN"/>
        </w:rPr>
      </w:pPr>
      <w:bookmarkStart w:id="420"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420"/>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21"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21"/>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22" w:name="_Toc120537714"/>
      <w:bookmarkStart w:id="423" w:name="_Toc144369273"/>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22"/>
      <w:bookmarkEnd w:id="423"/>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24" w:name="_Toc120537715"/>
      <w:bookmarkStart w:id="425" w:name="_Toc144369274"/>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24"/>
      <w:bookmarkEnd w:id="425"/>
    </w:p>
    <w:p w14:paraId="2815B364" w14:textId="0EA4F9AF" w:rsidR="00EF1342" w:rsidRPr="001043CD" w:rsidRDefault="00EF1342" w:rsidP="00EF1342">
      <w:pPr>
        <w:pStyle w:val="Heading3"/>
        <w:rPr>
          <w:rFonts w:cs="Arial"/>
          <w:szCs w:val="28"/>
          <w:lang w:eastAsia="zh-CN"/>
        </w:rPr>
      </w:pPr>
      <w:bookmarkStart w:id="426" w:name="_Toc120537716"/>
      <w:bookmarkStart w:id="427" w:name="_Toc144369275"/>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26"/>
      <w:bookmarkEnd w:id="427"/>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28" w:name="_Toc120537717"/>
      <w:bookmarkStart w:id="429" w:name="_Toc144369276"/>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8"/>
      <w:bookmarkEnd w:id="429"/>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30" w:name="_Toc120537718"/>
      <w:bookmarkStart w:id="431" w:name="_Toc144369277"/>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30"/>
      <w:bookmarkEnd w:id="431"/>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32"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32"/>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33" w:name="_Toc120537720"/>
      <w:bookmarkStart w:id="434" w:name="_Toc144369278"/>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3"/>
      <w:bookmarkEnd w:id="434"/>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35" w:name="_Toc120537721"/>
      <w:bookmarkStart w:id="436" w:name="_Toc144369279"/>
      <w:r>
        <w:t>6.15</w:t>
      </w:r>
      <w:r w:rsidRPr="004D3578">
        <w:tab/>
      </w:r>
      <w:r w:rsidRPr="00A335F5">
        <w:t>DL CA_n41-n66-n77, UL CA_n</w:t>
      </w:r>
      <w:r>
        <w:t>66</w:t>
      </w:r>
      <w:r w:rsidRPr="00A335F5">
        <w:t>A-n77A</w:t>
      </w:r>
      <w:bookmarkEnd w:id="435"/>
      <w:bookmarkEnd w:id="436"/>
    </w:p>
    <w:p w14:paraId="676B8490" w14:textId="6FA071E9" w:rsidR="00EF1342" w:rsidRPr="001043CD" w:rsidRDefault="00EF1342" w:rsidP="00EF1342">
      <w:pPr>
        <w:pStyle w:val="Heading3"/>
        <w:rPr>
          <w:rFonts w:cs="Arial"/>
          <w:szCs w:val="28"/>
          <w:lang w:eastAsia="zh-CN"/>
        </w:rPr>
      </w:pPr>
      <w:bookmarkStart w:id="437" w:name="_Toc120537722"/>
      <w:bookmarkStart w:id="438" w:name="_Toc144369280"/>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7"/>
      <w:bookmarkEnd w:id="438"/>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39" w:name="_Toc120537723"/>
      <w:bookmarkStart w:id="440" w:name="_Toc144369281"/>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9"/>
      <w:bookmarkEnd w:id="440"/>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41" w:name="_Toc120537724"/>
      <w:bookmarkStart w:id="442" w:name="_Toc144369282"/>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1"/>
      <w:bookmarkEnd w:id="442"/>
    </w:p>
    <w:p w14:paraId="26B5D15E" w14:textId="697A169D" w:rsidR="00EF1342" w:rsidRDefault="00EF1342" w:rsidP="00EF1342">
      <w:pPr>
        <w:pStyle w:val="Heading4"/>
        <w:rPr>
          <w:lang w:eastAsia="zh-CN"/>
        </w:rPr>
      </w:pPr>
      <w:bookmarkStart w:id="443"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43"/>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5"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44" w:name="_Toc120537726"/>
      <w:bookmarkStart w:id="445" w:name="_Toc144369283"/>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4"/>
      <w:bookmarkEnd w:id="445"/>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46" w:name="_Toc120537727"/>
      <w:bookmarkStart w:id="447" w:name="_Toc144369284"/>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46"/>
      <w:bookmarkEnd w:id="447"/>
    </w:p>
    <w:p w14:paraId="0ABC69AC" w14:textId="797D7FC2" w:rsidR="00C471CB" w:rsidRPr="001043CD" w:rsidRDefault="005D1104" w:rsidP="00C471CB">
      <w:pPr>
        <w:pStyle w:val="Heading3"/>
        <w:rPr>
          <w:rFonts w:cs="Arial"/>
          <w:szCs w:val="28"/>
          <w:lang w:eastAsia="zh-CN"/>
        </w:rPr>
      </w:pPr>
      <w:bookmarkStart w:id="448" w:name="_Toc120537728"/>
      <w:bookmarkStart w:id="449" w:name="_Toc144369285"/>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48"/>
      <w:bookmarkEnd w:id="449"/>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50" w:name="_Toc120537729"/>
      <w:bookmarkStart w:id="451" w:name="_Toc144369286"/>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50"/>
      <w:bookmarkEnd w:id="451"/>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52" w:name="_Toc120537730"/>
      <w:bookmarkStart w:id="453" w:name="_Toc144369287"/>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52"/>
      <w:bookmarkEnd w:id="453"/>
    </w:p>
    <w:p w14:paraId="757E4C56" w14:textId="4FA8928A" w:rsidR="00C471CB" w:rsidRDefault="005D1104" w:rsidP="00C471CB">
      <w:pPr>
        <w:pStyle w:val="Heading4"/>
        <w:rPr>
          <w:lang w:eastAsia="zh-CN"/>
        </w:rPr>
      </w:pPr>
      <w:bookmarkStart w:id="454"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54"/>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55"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55"/>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56" w:name="_Toc120537733"/>
      <w:bookmarkStart w:id="457" w:name="_Toc144369288"/>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56"/>
      <w:bookmarkEnd w:id="457"/>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58" w:name="_Toc120537734"/>
      <w:bookmarkStart w:id="459" w:name="_Toc144369289"/>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58"/>
      <w:bookmarkEnd w:id="459"/>
    </w:p>
    <w:p w14:paraId="4AABE34C" w14:textId="349CE9D4" w:rsidR="00C471CB" w:rsidRPr="001043CD" w:rsidRDefault="005D1104" w:rsidP="00C471CB">
      <w:pPr>
        <w:pStyle w:val="Heading3"/>
        <w:rPr>
          <w:rFonts w:cs="Arial"/>
          <w:szCs w:val="28"/>
          <w:lang w:eastAsia="zh-CN"/>
        </w:rPr>
      </w:pPr>
      <w:bookmarkStart w:id="460" w:name="_Toc120537735"/>
      <w:bookmarkStart w:id="461" w:name="_Toc144369290"/>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60"/>
      <w:bookmarkEnd w:id="461"/>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62" w:name="_Toc120537736"/>
      <w:bookmarkStart w:id="463" w:name="_Toc144369291"/>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62"/>
      <w:bookmarkEnd w:id="463"/>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64" w:name="_Toc120537737"/>
      <w:bookmarkStart w:id="465" w:name="_Toc144369292"/>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64"/>
      <w:bookmarkEnd w:id="465"/>
    </w:p>
    <w:p w14:paraId="3FC2172F" w14:textId="6D9EBF53" w:rsidR="00C471CB" w:rsidRDefault="005D1104" w:rsidP="00C471CB">
      <w:pPr>
        <w:pStyle w:val="Heading4"/>
        <w:rPr>
          <w:lang w:eastAsia="zh-CN"/>
        </w:rPr>
      </w:pPr>
      <w:bookmarkStart w:id="466"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66"/>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67"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67"/>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68" w:name="_Toc120537739"/>
      <w:bookmarkStart w:id="469" w:name="_Toc144369293"/>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68"/>
      <w:bookmarkEnd w:id="469"/>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70" w:name="_Toc120537740"/>
      <w:bookmarkStart w:id="471" w:name="_Toc144369294"/>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70"/>
      <w:bookmarkEnd w:id="471"/>
    </w:p>
    <w:p w14:paraId="6E491993" w14:textId="071C40C1" w:rsidR="00C471CB" w:rsidRPr="001043CD" w:rsidRDefault="0011432F" w:rsidP="00C471CB">
      <w:pPr>
        <w:pStyle w:val="Heading3"/>
        <w:rPr>
          <w:rFonts w:cs="Arial"/>
          <w:szCs w:val="28"/>
          <w:lang w:eastAsia="zh-CN"/>
        </w:rPr>
      </w:pPr>
      <w:bookmarkStart w:id="472" w:name="_Toc120537741"/>
      <w:bookmarkStart w:id="473" w:name="_Toc144369295"/>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72"/>
      <w:bookmarkEnd w:id="473"/>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74" w:name="_Toc120537742"/>
      <w:bookmarkStart w:id="475" w:name="_Toc144369296"/>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74"/>
      <w:bookmarkEnd w:id="475"/>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76" w:name="_Toc120537743"/>
      <w:bookmarkStart w:id="477" w:name="_Toc144369297"/>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76"/>
      <w:bookmarkEnd w:id="477"/>
    </w:p>
    <w:p w14:paraId="4A9993A0" w14:textId="2826D0CA" w:rsidR="00C471CB" w:rsidRDefault="0011432F" w:rsidP="00C471CB">
      <w:pPr>
        <w:pStyle w:val="Heading4"/>
        <w:rPr>
          <w:lang w:eastAsia="zh-CN"/>
        </w:rPr>
      </w:pPr>
      <w:bookmarkStart w:id="478"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78"/>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79" w:name="_Toc120537745"/>
      <w:bookmarkStart w:id="480" w:name="_Toc144369298"/>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79"/>
      <w:bookmarkEnd w:id="480"/>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81" w:name="_Toc120537746"/>
      <w:bookmarkStart w:id="482" w:name="_Toc144369299"/>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81"/>
      <w:bookmarkEnd w:id="482"/>
    </w:p>
    <w:p w14:paraId="5AF1BC94" w14:textId="68DFF466" w:rsidR="004266E1" w:rsidRPr="001043CD" w:rsidRDefault="00FE1628" w:rsidP="004266E1">
      <w:pPr>
        <w:pStyle w:val="Heading3"/>
        <w:rPr>
          <w:rFonts w:cs="Arial"/>
          <w:szCs w:val="28"/>
          <w:lang w:eastAsia="zh-CN"/>
        </w:rPr>
      </w:pPr>
      <w:bookmarkStart w:id="483" w:name="_Toc120537747"/>
      <w:bookmarkStart w:id="484" w:name="_Toc144369300"/>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83"/>
      <w:bookmarkEnd w:id="484"/>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85" w:name="_Toc120537748"/>
      <w:bookmarkStart w:id="486" w:name="_Toc144369301"/>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85"/>
      <w:bookmarkEnd w:id="486"/>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487" w:name="_Toc120537749"/>
      <w:bookmarkStart w:id="488" w:name="_Toc144369302"/>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87"/>
      <w:bookmarkEnd w:id="488"/>
    </w:p>
    <w:p w14:paraId="5ED918F1" w14:textId="6B9D02AA" w:rsidR="004266E1" w:rsidRDefault="00FE1628" w:rsidP="004266E1">
      <w:pPr>
        <w:pStyle w:val="Heading4"/>
        <w:rPr>
          <w:lang w:eastAsia="zh-CN"/>
        </w:rPr>
      </w:pPr>
      <w:bookmarkStart w:id="489"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89"/>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490"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490"/>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491"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491"/>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492" w:name="_Toc120537752"/>
      <w:bookmarkStart w:id="493" w:name="_Toc144369303"/>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92"/>
      <w:bookmarkEnd w:id="493"/>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494" w:name="_Toc120537753"/>
      <w:bookmarkStart w:id="495" w:name="_Toc144369304"/>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494"/>
      <w:bookmarkEnd w:id="495"/>
    </w:p>
    <w:p w14:paraId="0EF0C6F8" w14:textId="46535DFE" w:rsidR="004266E1" w:rsidRPr="001043CD" w:rsidRDefault="00914078" w:rsidP="004266E1">
      <w:pPr>
        <w:pStyle w:val="Heading3"/>
        <w:rPr>
          <w:rFonts w:cs="Arial"/>
          <w:szCs w:val="28"/>
          <w:lang w:eastAsia="zh-CN"/>
        </w:rPr>
      </w:pPr>
      <w:bookmarkStart w:id="496" w:name="_Toc120537754"/>
      <w:bookmarkStart w:id="497" w:name="_Toc144369305"/>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96"/>
      <w:bookmarkEnd w:id="497"/>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498" w:name="_Toc120537755"/>
      <w:bookmarkStart w:id="499" w:name="_Toc144369306"/>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98"/>
      <w:bookmarkEnd w:id="499"/>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00" w:name="_Toc120537756"/>
      <w:bookmarkStart w:id="501" w:name="_Toc144369307"/>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00"/>
      <w:bookmarkEnd w:id="501"/>
    </w:p>
    <w:p w14:paraId="5223D930" w14:textId="1366851A" w:rsidR="004266E1" w:rsidRDefault="00914078" w:rsidP="004266E1">
      <w:pPr>
        <w:pStyle w:val="Heading4"/>
        <w:rPr>
          <w:lang w:eastAsia="zh-CN"/>
        </w:rPr>
      </w:pPr>
      <w:bookmarkStart w:id="502"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02"/>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03"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03"/>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04" w:name="_Toc120537759"/>
      <w:bookmarkStart w:id="505" w:name="_Toc144369308"/>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04"/>
      <w:bookmarkEnd w:id="505"/>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06" w:name="_Toc120537760"/>
      <w:bookmarkStart w:id="507" w:name="_Toc144369309"/>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06"/>
      <w:bookmarkEnd w:id="507"/>
    </w:p>
    <w:p w14:paraId="4DF19E56" w14:textId="6C93DE79" w:rsidR="00B61BA8" w:rsidRPr="001043CD" w:rsidRDefault="00B61BA8" w:rsidP="00B61BA8">
      <w:pPr>
        <w:pStyle w:val="Heading3"/>
        <w:rPr>
          <w:rFonts w:cs="Arial"/>
          <w:szCs w:val="28"/>
          <w:lang w:eastAsia="zh-CN"/>
        </w:rPr>
      </w:pPr>
      <w:bookmarkStart w:id="508" w:name="_Toc120537761"/>
      <w:bookmarkStart w:id="509" w:name="_Toc144369310"/>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8"/>
      <w:bookmarkEnd w:id="509"/>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10" w:name="_Toc120537762"/>
      <w:bookmarkStart w:id="511" w:name="_Toc144369311"/>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0"/>
      <w:bookmarkEnd w:id="511"/>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12" w:name="_Toc120537763"/>
      <w:bookmarkStart w:id="513" w:name="_Toc144369312"/>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2"/>
      <w:bookmarkEnd w:id="513"/>
    </w:p>
    <w:p w14:paraId="3723641D" w14:textId="2FA1C03B" w:rsidR="00B61BA8" w:rsidRDefault="00B61BA8" w:rsidP="00B61BA8">
      <w:pPr>
        <w:pStyle w:val="Heading4"/>
        <w:rPr>
          <w:lang w:eastAsia="zh-CN"/>
        </w:rPr>
      </w:pPr>
      <w:bookmarkStart w:id="514"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514"/>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15"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15"/>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16" w:name="_Toc120537766"/>
      <w:bookmarkStart w:id="517" w:name="_Toc144369313"/>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16"/>
      <w:bookmarkEnd w:id="517"/>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18" w:name="_Toc120537767"/>
      <w:bookmarkStart w:id="519" w:name="_Toc144369314"/>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18"/>
      <w:bookmarkEnd w:id="519"/>
    </w:p>
    <w:p w14:paraId="449C49E9" w14:textId="329C5310" w:rsidR="00B61BA8" w:rsidRPr="001043CD" w:rsidRDefault="00B61BA8" w:rsidP="00B61BA8">
      <w:pPr>
        <w:pStyle w:val="Heading3"/>
        <w:rPr>
          <w:rFonts w:cs="Arial"/>
          <w:szCs w:val="28"/>
          <w:lang w:eastAsia="zh-CN"/>
        </w:rPr>
      </w:pPr>
      <w:bookmarkStart w:id="520" w:name="_Toc120537768"/>
      <w:bookmarkStart w:id="521" w:name="_Toc144369315"/>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0"/>
      <w:bookmarkEnd w:id="521"/>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22" w:name="_Toc120537769"/>
      <w:bookmarkStart w:id="523" w:name="_Toc144369316"/>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2"/>
      <w:bookmarkEnd w:id="523"/>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24" w:name="_Toc120537770"/>
      <w:bookmarkStart w:id="525" w:name="_Toc144369317"/>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4"/>
      <w:bookmarkEnd w:id="525"/>
    </w:p>
    <w:p w14:paraId="418D405A" w14:textId="4E1940DB" w:rsidR="00B61BA8" w:rsidRDefault="00B61BA8" w:rsidP="00B61BA8">
      <w:pPr>
        <w:pStyle w:val="Heading4"/>
        <w:rPr>
          <w:lang w:eastAsia="zh-CN"/>
        </w:rPr>
      </w:pPr>
      <w:bookmarkStart w:id="526"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526"/>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27"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27"/>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28" w:name="_Toc120537773"/>
      <w:bookmarkStart w:id="529" w:name="_Toc144369318"/>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8"/>
      <w:bookmarkEnd w:id="529"/>
    </w:p>
    <w:p w14:paraId="1BEE0548" w14:textId="3911C7DA" w:rsidR="00836F84" w:rsidRPr="00C113E1" w:rsidRDefault="002B769D" w:rsidP="0084302D">
      <w:pPr>
        <w:pStyle w:val="Heading2"/>
        <w:rPr>
          <w:lang w:eastAsia="zh-CN"/>
        </w:rPr>
      </w:pPr>
      <w:bookmarkStart w:id="530" w:name="_Toc144369319"/>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30"/>
    </w:p>
    <w:p w14:paraId="154D668A" w14:textId="0DC51C75" w:rsidR="00836F84" w:rsidRPr="00C113E1" w:rsidRDefault="002B769D" w:rsidP="0084302D">
      <w:pPr>
        <w:pStyle w:val="Heading3"/>
        <w:rPr>
          <w:lang w:eastAsia="zh-CN"/>
        </w:rPr>
      </w:pPr>
      <w:bookmarkStart w:id="531" w:name="_Toc144369320"/>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31"/>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32" w:name="_Toc144369321"/>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32"/>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33" w:name="_Toc144369322"/>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33"/>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534" w:name="MCCQCTEMPBM_00000049"/>
      <w:bookmarkStart w:id="535" w:name="MCCQCTEMPBM_00000055"/>
      <w:bookmarkStart w:id="536" w:name="MCCQCTEMPBM_00000063"/>
      <w:r>
        <w:fldChar w:fldCharType="begin"/>
      </w:r>
      <w:r>
        <w:instrText xml:space="preserve"> SEQ Table \* ARABIC </w:instrText>
      </w:r>
      <w:r>
        <w:fldChar w:fldCharType="separate"/>
      </w:r>
      <w:r>
        <w:rPr>
          <w:noProof/>
        </w:rPr>
        <w:t>1</w:t>
      </w:r>
      <w:r>
        <w:fldChar w:fldCharType="end"/>
      </w:r>
      <w:bookmarkEnd w:id="534"/>
      <w:bookmarkEnd w:id="535"/>
      <w:bookmarkEnd w:id="536"/>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37" w:name="_Toc144369323"/>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37"/>
    </w:p>
    <w:p w14:paraId="0C4B3A0B" w14:textId="53B7DC4A" w:rsidR="00CF662E" w:rsidRPr="00C113E1" w:rsidRDefault="00CF662E" w:rsidP="0084302D">
      <w:pPr>
        <w:pStyle w:val="Heading3"/>
        <w:rPr>
          <w:lang w:eastAsia="zh-CN"/>
        </w:rPr>
      </w:pPr>
      <w:bookmarkStart w:id="538" w:name="_Toc144369324"/>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38"/>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39" w:name="_Toc144369325"/>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39"/>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40" w:name="_Toc144369326"/>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40"/>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41" w:name="MCCQCTEMPBM_00000050"/>
      <w:bookmarkStart w:id="542" w:name="MCCQCTEMPBM_00000056"/>
      <w:bookmarkStart w:id="543" w:name="MCCQCTEMPBM_00000064"/>
      <w:r>
        <w:fldChar w:fldCharType="begin"/>
      </w:r>
      <w:r>
        <w:instrText xml:space="preserve"> SEQ Table \* ARABIC </w:instrText>
      </w:r>
      <w:r>
        <w:fldChar w:fldCharType="separate"/>
      </w:r>
      <w:r>
        <w:rPr>
          <w:noProof/>
        </w:rPr>
        <w:t>1</w:t>
      </w:r>
      <w:r>
        <w:fldChar w:fldCharType="end"/>
      </w:r>
      <w:bookmarkEnd w:id="541"/>
      <w:bookmarkEnd w:id="542"/>
      <w:bookmarkEnd w:id="543"/>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44" w:name="_Toc144369327"/>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44"/>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45" w:name="_Toc144369328"/>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45"/>
    </w:p>
    <w:p w14:paraId="68DF7185" w14:textId="5D2E1A56" w:rsidR="009E58AF" w:rsidRPr="00C113E1" w:rsidRDefault="00A713EE" w:rsidP="0084302D">
      <w:pPr>
        <w:pStyle w:val="Heading3"/>
        <w:rPr>
          <w:lang w:eastAsia="zh-CN"/>
        </w:rPr>
      </w:pPr>
      <w:bookmarkStart w:id="546" w:name="_Toc144369329"/>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46"/>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47" w:name="_Toc144369330"/>
      <w:r>
        <w:rPr>
          <w:lang w:eastAsia="zh-CN"/>
        </w:rPr>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47"/>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48" w:name="_Toc144369331"/>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48"/>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49" w:name="MCCQCTEMPBM_00000057"/>
      <w:bookmarkStart w:id="550" w:name="MCCQCTEMPBM_00000065"/>
      <w:r>
        <w:fldChar w:fldCharType="begin"/>
      </w:r>
      <w:r>
        <w:instrText xml:space="preserve"> SEQ Table \* ARABIC </w:instrText>
      </w:r>
      <w:r>
        <w:fldChar w:fldCharType="separate"/>
      </w:r>
      <w:r>
        <w:rPr>
          <w:noProof/>
        </w:rPr>
        <w:t>1</w:t>
      </w:r>
      <w:r>
        <w:fldChar w:fldCharType="end"/>
      </w:r>
      <w:bookmarkEnd w:id="549"/>
      <w:bookmarkEnd w:id="550"/>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51" w:name="_Toc144369332"/>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51"/>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52" w:name="_Toc144369333"/>
      <w:r>
        <w:rPr>
          <w:lang w:eastAsia="zh-CN"/>
        </w:rPr>
        <w:t>6.26</w:t>
      </w:r>
      <w:r w:rsidRPr="00DA4C28">
        <w:tab/>
      </w:r>
      <w:r w:rsidRPr="00DA4C28">
        <w:rPr>
          <w:lang w:eastAsia="zh-CN"/>
        </w:rPr>
        <w:t>CA_n28-n41-n77</w:t>
      </w:r>
      <w:bookmarkEnd w:id="552"/>
    </w:p>
    <w:p w14:paraId="04D3E711" w14:textId="770CF725" w:rsidR="005C6734" w:rsidRPr="00DA4C28" w:rsidRDefault="005C6734" w:rsidP="0084302D">
      <w:pPr>
        <w:pStyle w:val="Heading3"/>
        <w:rPr>
          <w:lang w:eastAsia="zh-CN"/>
        </w:rPr>
      </w:pPr>
      <w:bookmarkStart w:id="553" w:name="_Toc144369334"/>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53"/>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54" w:name="_Toc144369335"/>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54"/>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55" w:name="_Toc144369336"/>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55"/>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56" w:name="MCCQCTEMPBM_00000058"/>
      <w:bookmarkStart w:id="557"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56"/>
      <w:bookmarkEnd w:id="557"/>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58" w:name="_Toc144369337"/>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58"/>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59" w:name="_Toc144369338"/>
      <w:r>
        <w:t>6.27</w:t>
      </w:r>
      <w:r w:rsidRPr="004D3578">
        <w:tab/>
      </w:r>
      <w:r>
        <w:rPr>
          <w:lang w:eastAsia="zh-CN"/>
        </w:rPr>
        <w:t>CA_</w:t>
      </w:r>
      <w:r w:rsidRPr="00362C3D">
        <w:rPr>
          <w:lang w:eastAsia="zh-CN"/>
        </w:rPr>
        <w:t>n2-n48-n77</w:t>
      </w:r>
      <w:bookmarkEnd w:id="559"/>
    </w:p>
    <w:p w14:paraId="2EC92F6F" w14:textId="76CB0E68" w:rsidR="003508F9" w:rsidRPr="001043CD" w:rsidRDefault="003508F9" w:rsidP="003508F9">
      <w:pPr>
        <w:pStyle w:val="Heading3"/>
        <w:rPr>
          <w:rFonts w:cs="Arial"/>
          <w:szCs w:val="28"/>
          <w:lang w:eastAsia="zh-CN"/>
        </w:rPr>
      </w:pPr>
      <w:bookmarkStart w:id="560" w:name="_Toc144369339"/>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0"/>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61" w:name="_Toc144369340"/>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61"/>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62" w:name="_Toc144369341"/>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62"/>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63" w:name="_Toc144369342"/>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63"/>
    </w:p>
    <w:p w14:paraId="5CFE66FD" w14:textId="42EDF56F" w:rsidR="000A15E9" w:rsidRPr="004D3578" w:rsidRDefault="000A15E9" w:rsidP="000A15E9">
      <w:pPr>
        <w:pStyle w:val="Heading2"/>
        <w:rPr>
          <w:lang w:eastAsia="zh-CN"/>
        </w:rPr>
      </w:pPr>
      <w:bookmarkStart w:id="564" w:name="_Toc144369343"/>
      <w:r>
        <w:t>6.28</w:t>
      </w:r>
      <w:r w:rsidRPr="004D3578">
        <w:tab/>
      </w:r>
      <w:r>
        <w:rPr>
          <w:lang w:eastAsia="zh-CN"/>
        </w:rPr>
        <w:t>CA_</w:t>
      </w:r>
      <w:r w:rsidRPr="00362C3D">
        <w:rPr>
          <w:lang w:eastAsia="zh-CN"/>
        </w:rPr>
        <w:t>n</w:t>
      </w:r>
      <w:r>
        <w:rPr>
          <w:lang w:eastAsia="zh-CN"/>
        </w:rPr>
        <w:t>5</w:t>
      </w:r>
      <w:r w:rsidRPr="00362C3D">
        <w:rPr>
          <w:lang w:eastAsia="zh-CN"/>
        </w:rPr>
        <w:t>-n48-n77</w:t>
      </w:r>
      <w:bookmarkEnd w:id="564"/>
    </w:p>
    <w:p w14:paraId="26C1DEDD" w14:textId="732E6CF1" w:rsidR="000A15E9" w:rsidRPr="001043CD" w:rsidRDefault="000A15E9" w:rsidP="000A15E9">
      <w:pPr>
        <w:pStyle w:val="Heading3"/>
        <w:rPr>
          <w:rFonts w:cs="Arial"/>
          <w:szCs w:val="28"/>
          <w:lang w:eastAsia="zh-CN"/>
        </w:rPr>
      </w:pPr>
      <w:bookmarkStart w:id="565" w:name="_Toc144369344"/>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5"/>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566" w:name="_Toc144369345"/>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66"/>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567" w:name="_Toc144369346"/>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67"/>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568" w:name="_Toc144369347"/>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68"/>
    </w:p>
    <w:p w14:paraId="5609282E" w14:textId="2DCC07C2" w:rsidR="000C7CB4" w:rsidRPr="004D3578" w:rsidRDefault="000C7CB4" w:rsidP="000C7CB4">
      <w:pPr>
        <w:pStyle w:val="Heading2"/>
        <w:rPr>
          <w:lang w:eastAsia="zh-CN"/>
        </w:rPr>
      </w:pPr>
      <w:bookmarkStart w:id="569" w:name="_Toc144369348"/>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569"/>
    </w:p>
    <w:p w14:paraId="38575397" w14:textId="090A5644" w:rsidR="000C7CB4" w:rsidRPr="001043CD" w:rsidRDefault="000C7CB4" w:rsidP="000C7CB4">
      <w:pPr>
        <w:pStyle w:val="Heading3"/>
        <w:rPr>
          <w:rFonts w:cs="Arial"/>
          <w:szCs w:val="28"/>
          <w:lang w:eastAsia="zh-CN"/>
        </w:rPr>
      </w:pPr>
      <w:bookmarkStart w:id="570" w:name="_Toc144369349"/>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70"/>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571" w:name="_Toc144369350"/>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71"/>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572" w:name="_Toc144369351"/>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72"/>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573" w:name="_Toc144369352"/>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73"/>
    </w:p>
    <w:p w14:paraId="419595CF" w14:textId="38066816" w:rsidR="004F75C4" w:rsidRPr="00032A07" w:rsidRDefault="00134EAB" w:rsidP="003A1076">
      <w:pPr>
        <w:pStyle w:val="Heading2"/>
        <w:rPr>
          <w:lang w:eastAsia="zh-CN"/>
        </w:rPr>
      </w:pPr>
      <w:bookmarkStart w:id="574" w:name="_Toc144369353"/>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574"/>
    </w:p>
    <w:p w14:paraId="22A0ED02" w14:textId="41FB53C5" w:rsidR="004F75C4" w:rsidRPr="00C113E1" w:rsidRDefault="00134EAB" w:rsidP="003A1076">
      <w:pPr>
        <w:pStyle w:val="Heading3"/>
        <w:rPr>
          <w:lang w:eastAsia="zh-CN"/>
        </w:rPr>
      </w:pPr>
      <w:bookmarkStart w:id="575" w:name="_Toc144369354"/>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575"/>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576" w:name="_Toc144369355"/>
      <w:r>
        <w:rPr>
          <w:lang w:eastAsia="zh-CN"/>
        </w:rPr>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576"/>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577" w:name="_Toc144369356"/>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577"/>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578" w:name="_Toc144369357"/>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578"/>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579" w:name="_Toc144369358"/>
      <w:r>
        <w:rPr>
          <w:lang w:eastAsia="zh-CN"/>
        </w:rPr>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579"/>
    </w:p>
    <w:p w14:paraId="59FDF807" w14:textId="31BAEED2" w:rsidR="004F75C4" w:rsidRPr="00C113E1" w:rsidRDefault="00134EAB" w:rsidP="003A1076">
      <w:pPr>
        <w:pStyle w:val="Heading3"/>
        <w:rPr>
          <w:lang w:eastAsia="zh-CN"/>
        </w:rPr>
      </w:pPr>
      <w:bookmarkStart w:id="580" w:name="_Toc144369359"/>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580"/>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581" w:name="_Toc144369360"/>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581"/>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582" w:name="_Toc144369361"/>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582"/>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583" w:name="_Toc144369362"/>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583"/>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rsidP="00FD0980">
      <w:pPr>
        <w:pStyle w:val="Heading2"/>
        <w:rPr>
          <w:lang w:eastAsia="zh-CN"/>
        </w:rPr>
      </w:pPr>
      <w:bookmarkStart w:id="584" w:name="_Toc144369363"/>
      <w:r>
        <w:rPr>
          <w:lang w:eastAsia="zh-CN"/>
        </w:rPr>
        <w:t>6.32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584"/>
    </w:p>
    <w:p w14:paraId="0F9AC716" w14:textId="40F68FC7" w:rsidR="00C82F4B" w:rsidRPr="00AE70E3" w:rsidRDefault="00C82F4B" w:rsidP="00FD0980">
      <w:pPr>
        <w:pStyle w:val="Heading3"/>
        <w:rPr>
          <w:lang w:eastAsia="zh-CN"/>
        </w:rPr>
      </w:pPr>
      <w:bookmarkStart w:id="585" w:name="_Toc144369364"/>
      <w:r>
        <w:rPr>
          <w:lang w:eastAsia="zh-CN"/>
        </w:rPr>
        <w:t>6.32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85"/>
    </w:p>
    <w:p w14:paraId="3FD447C5" w14:textId="49B52A4A" w:rsidR="00C82F4B" w:rsidRPr="00AE70E3" w:rsidRDefault="00C82F4B" w:rsidP="00C82F4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Uplink CA configuration or</w:t>
            </w:r>
          </w:p>
          <w:p w14:paraId="79AD28A4"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Bandwidth combination set</w:t>
            </w:r>
          </w:p>
        </w:tc>
      </w:tr>
      <w:tr w:rsidR="00C82F4B" w:rsidRPr="00AE70E3" w14:paraId="5835D672" w14:textId="77777777" w:rsidTr="00B53BB5">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p>
          <w:p w14:paraId="465A8ADC"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82F4B" w:rsidRPr="00AE70E3" w14:paraId="46735601" w14:textId="77777777" w:rsidTr="00B53BB5">
        <w:trPr>
          <w:trHeight w:val="325"/>
          <w:jc w:val="center"/>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rFonts w:ascii="Arial" w:hAnsi="Arial" w:cs="Arial"/>
                <w:sz w:val="16"/>
                <w:lang w:val="en-US" w:eastAsia="zh-CN"/>
              </w:rPr>
            </w:pPr>
          </w:p>
        </w:tc>
      </w:tr>
      <w:tr w:rsidR="00C82F4B" w:rsidRPr="00AE70E3" w14:paraId="6644FEED" w14:textId="77777777" w:rsidTr="00B53BB5">
        <w:trPr>
          <w:trHeight w:val="325"/>
          <w:jc w:val="center"/>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rFonts w:ascii="Arial" w:hAnsi="Arial" w:cs="Arial"/>
                <w:sz w:val="16"/>
                <w:lang w:val="en-US" w:eastAsia="zh-CN"/>
              </w:rPr>
            </w:pPr>
          </w:p>
        </w:tc>
      </w:tr>
      <w:tr w:rsidR="00C82F4B" w:rsidRPr="00AE70E3" w14:paraId="6C69647F" w14:textId="77777777" w:rsidTr="00B53BB5">
        <w:trPr>
          <w:trHeight w:val="572"/>
          <w:jc w:val="center"/>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rFonts w:ascii="Arial" w:hAnsi="Arial" w:cs="Arial"/>
                <w:sz w:val="18"/>
                <w:szCs w:val="18"/>
              </w:rPr>
            </w:pPr>
            <w:r w:rsidRPr="000959F2">
              <w:rPr>
                <w:rFonts w:ascii="Arial" w:hAnsi="Arial" w:cs="Arial"/>
                <w:sz w:val="18"/>
                <w:szCs w:val="18"/>
              </w:rPr>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22415034" w14:textId="77777777" w:rsidR="00C82F4B" w:rsidRPr="00AE70E3" w:rsidRDefault="00C82F4B" w:rsidP="00C82F4B">
      <w:pPr>
        <w:rPr>
          <w:sz w:val="18"/>
          <w:lang w:val="x-none" w:eastAsia="zh-CN"/>
        </w:rPr>
      </w:pPr>
    </w:p>
    <w:p w14:paraId="3EAE9C4E" w14:textId="7D41ED3C" w:rsidR="00C82F4B" w:rsidRPr="00AE70E3" w:rsidRDefault="00C82F4B" w:rsidP="00FD0980">
      <w:pPr>
        <w:pStyle w:val="Heading3"/>
        <w:rPr>
          <w:lang w:val="en-US" w:eastAsia="zh-CN"/>
        </w:rPr>
      </w:pPr>
      <w:bookmarkStart w:id="586" w:name="_Toc144369365"/>
      <w:r>
        <w:rPr>
          <w:lang w:eastAsia="zh-CN"/>
        </w:rPr>
        <w:t>6.32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86"/>
    </w:p>
    <w:p w14:paraId="4BAF25C4" w14:textId="03258643" w:rsidR="00C82F4B" w:rsidRPr="00AE70E3" w:rsidRDefault="00C82F4B" w:rsidP="00C82F4B">
      <w:pPr>
        <w:keepNext/>
        <w:keepLines/>
        <w:spacing w:before="60"/>
        <w:jc w:val="center"/>
        <w:rPr>
          <w:rFonts w:ascii="Arial" w:hAnsi="Arial"/>
          <w:b/>
          <w:lang w:eastAsia="zh-CN"/>
        </w:rPr>
      </w:pPr>
      <w:r w:rsidRPr="00AE70E3">
        <w:rPr>
          <w:rFonts w:ascii="Arial" w:hAnsi="Arial"/>
          <w:b/>
        </w:rPr>
        <w:t xml:space="preserve">Table </w:t>
      </w:r>
      <w:r>
        <w:rPr>
          <w:rFonts w:ascii="Arial" w:hAnsi="Arial"/>
          <w:b/>
        </w:rPr>
        <w:t>6.32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trPr>
        <w:tc>
          <w:tcPr>
            <w:tcW w:w="1679" w:type="dxa"/>
          </w:tcPr>
          <w:p w14:paraId="1948AA58"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3BBB9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BAD613"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1B366A0"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A74EC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82F4B" w:rsidRPr="00AE70E3" w14:paraId="121B8CF4" w14:textId="77777777" w:rsidTr="00B53BB5">
        <w:trPr>
          <w:trHeight w:val="192"/>
          <w:jc w:val="center"/>
        </w:trPr>
        <w:tc>
          <w:tcPr>
            <w:tcW w:w="1679" w:type="dxa"/>
            <w:vMerge w:val="restart"/>
            <w:vAlign w:val="center"/>
          </w:tcPr>
          <w:p w14:paraId="361E93F0" w14:textId="77777777" w:rsidR="00C82F4B" w:rsidRPr="00AE70E3"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4E1E390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87D9488"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4B815F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2EDE8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6F19C9A2" w14:textId="77777777" w:rsidTr="00B53BB5">
        <w:trPr>
          <w:trHeight w:val="192"/>
          <w:jc w:val="center"/>
        </w:trPr>
        <w:tc>
          <w:tcPr>
            <w:tcW w:w="1679" w:type="dxa"/>
            <w:vMerge/>
          </w:tcPr>
          <w:p w14:paraId="45FB310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54265B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451A03"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903BA9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r w:rsidR="00C82F4B" w:rsidRPr="00AE70E3" w14:paraId="593DF2C2" w14:textId="77777777" w:rsidTr="00B53BB5">
        <w:trPr>
          <w:trHeight w:val="192"/>
          <w:jc w:val="center"/>
        </w:trPr>
        <w:tc>
          <w:tcPr>
            <w:tcW w:w="1679" w:type="dxa"/>
            <w:vMerge w:val="restart"/>
            <w:vAlign w:val="center"/>
          </w:tcPr>
          <w:p w14:paraId="4B592E15" w14:textId="77777777" w:rsidR="00C82F4B" w:rsidRPr="00C638D2"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3-n41</w:t>
            </w:r>
          </w:p>
        </w:tc>
        <w:tc>
          <w:tcPr>
            <w:tcW w:w="2045" w:type="dxa"/>
            <w:shd w:val="clear" w:color="auto" w:fill="auto"/>
          </w:tcPr>
          <w:p w14:paraId="3749BA9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287057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E9C0A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90D4BC"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7203459F" w14:textId="77777777" w:rsidTr="00B53BB5">
        <w:trPr>
          <w:trHeight w:val="192"/>
          <w:jc w:val="center"/>
        </w:trPr>
        <w:tc>
          <w:tcPr>
            <w:tcW w:w="1679" w:type="dxa"/>
            <w:vMerge/>
          </w:tcPr>
          <w:p w14:paraId="3896DAB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626070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BE82F2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565809A"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bl>
    <w:p w14:paraId="0292CF04" w14:textId="77777777" w:rsidR="00C82F4B" w:rsidRPr="00AE70E3" w:rsidRDefault="00C82F4B" w:rsidP="00C82F4B"/>
    <w:p w14:paraId="551C6F72" w14:textId="4160A1D2" w:rsidR="00C82F4B" w:rsidRPr="00AE70E3" w:rsidRDefault="00C82F4B" w:rsidP="00FD0980">
      <w:pPr>
        <w:pStyle w:val="Heading3"/>
        <w:rPr>
          <w:rFonts w:eastAsia="MS Mincho"/>
          <w:lang w:eastAsia="ja-JP"/>
        </w:rPr>
      </w:pPr>
      <w:bookmarkStart w:id="587" w:name="_Toc144369366"/>
      <w:r>
        <w:t>6.32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587"/>
    </w:p>
    <w:p w14:paraId="3EEC3B96" w14:textId="77777777" w:rsidR="00C82F4B" w:rsidRPr="00AE70E3" w:rsidRDefault="00C82F4B" w:rsidP="00C82F4B">
      <w:pPr>
        <w:rPr>
          <w:lang w:eastAsia="zh-CN"/>
        </w:rPr>
      </w:pPr>
      <w:r w:rsidRPr="00AE70E3">
        <w:rPr>
          <w:lang w:eastAsia="zh-CN"/>
        </w:rPr>
        <w:t xml:space="preserve">Analysis of REFSENS exceptions or MSD requirements is needed due to higher power uplink. </w:t>
      </w:r>
    </w:p>
    <w:p w14:paraId="07B6CBCD" w14:textId="58F00CAE" w:rsidR="00C82F4B" w:rsidRPr="00AE70E3" w:rsidRDefault="00C82F4B" w:rsidP="00C82F4B">
      <w:pPr>
        <w:keepNext/>
        <w:keepLines/>
        <w:spacing w:before="120"/>
        <w:ind w:left="1418" w:hanging="1418"/>
        <w:outlineLvl w:val="3"/>
        <w:rPr>
          <w:rFonts w:ascii="Arial" w:hAnsi="Arial"/>
          <w:sz w:val="24"/>
          <w:lang w:eastAsia="zh-CN"/>
        </w:rPr>
      </w:pPr>
      <w:r>
        <w:rPr>
          <w:rFonts w:ascii="Arial" w:hAnsi="Arial"/>
          <w:sz w:val="24"/>
        </w:rPr>
        <w:t>6.32</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p>
    <w:p w14:paraId="0AB536F1" w14:textId="77777777" w:rsidR="00C82F4B" w:rsidRPr="00693FD9" w:rsidRDefault="00C82F4B" w:rsidP="00C82F4B">
      <w:pPr>
        <w:rPr>
          <w:rFonts w:ascii="Arial" w:eastAsia="MS Mincho" w:hAnsi="Arial"/>
          <w:lang w:eastAsia="ja-JP"/>
        </w:rPr>
      </w:pPr>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p>
    <w:p w14:paraId="65096941" w14:textId="4A78140B" w:rsidR="00C82F4B" w:rsidRPr="0042354D" w:rsidRDefault="00C82F4B" w:rsidP="00FD0980">
      <w:pPr>
        <w:pStyle w:val="Heading3"/>
        <w:rPr>
          <w:rFonts w:eastAsia="MS Mincho"/>
          <w:lang w:eastAsia="ja-JP"/>
        </w:rPr>
      </w:pPr>
      <w:bookmarkStart w:id="588" w:name="_Toc144369367"/>
      <w:r>
        <w:rPr>
          <w:rFonts w:eastAsia="MS Mincho"/>
          <w:lang w:eastAsia="ja-JP"/>
        </w:rPr>
        <w:t>6.32</w:t>
      </w:r>
      <w:r w:rsidRPr="0042354D">
        <w:rPr>
          <w:rFonts w:eastAsia="MS Mincho"/>
          <w:lang w:eastAsia="ja-JP"/>
        </w:rPr>
        <w:t>.4</w:t>
      </w:r>
      <w:r w:rsidRPr="0042354D">
        <w:rPr>
          <w:rFonts w:eastAsia="MS Mincho"/>
          <w:lang w:eastAsia="ja-JP"/>
        </w:rPr>
        <w:tab/>
        <w:t>∆TIB and ∆RIB values</w:t>
      </w:r>
      <w:bookmarkEnd w:id="588"/>
    </w:p>
    <w:p w14:paraId="3517DB2D" w14:textId="77777777" w:rsidR="00C82F4B" w:rsidRPr="0042354D" w:rsidRDefault="00C82F4B" w:rsidP="00C82F4B">
      <w:pPr>
        <w:rPr>
          <w:lang w:eastAsia="zh-CN"/>
        </w:rPr>
      </w:pPr>
      <w:r w:rsidRPr="0042354D">
        <w:rPr>
          <w:lang w:eastAsia="ja-JP"/>
        </w:rPr>
        <w:t>There is no change by comparing to the values for PC3 CA.</w:t>
      </w:r>
    </w:p>
    <w:p w14:paraId="7E2C83A3" w14:textId="11945E10" w:rsidR="004E5604" w:rsidRPr="00AE70E3" w:rsidRDefault="004E5604" w:rsidP="00FD0980">
      <w:pPr>
        <w:pStyle w:val="Heading2"/>
        <w:rPr>
          <w:lang w:eastAsia="zh-CN"/>
        </w:rPr>
      </w:pPr>
      <w:bookmarkStart w:id="589" w:name="_Toc144369368"/>
      <w:r>
        <w:rPr>
          <w:rFonts w:hint="eastAsia"/>
          <w:lang w:eastAsia="zh-CN"/>
        </w:rPr>
        <w:t>6.33</w:t>
      </w:r>
      <w:r w:rsidRPr="00AE70E3">
        <w:tab/>
      </w:r>
      <w:r w:rsidRPr="006F1A70">
        <w:rPr>
          <w:lang w:eastAsia="zh-CN"/>
        </w:rPr>
        <w:t>CA_n7-n66-n78</w:t>
      </w:r>
      <w:bookmarkEnd w:id="589"/>
    </w:p>
    <w:p w14:paraId="0CC2F6A2" w14:textId="124F7B31" w:rsidR="004E5604" w:rsidRPr="00AE70E3" w:rsidRDefault="004E5604" w:rsidP="00FD0980">
      <w:pPr>
        <w:pStyle w:val="Heading3"/>
        <w:rPr>
          <w:lang w:eastAsia="zh-CN"/>
        </w:rPr>
      </w:pPr>
      <w:bookmarkStart w:id="590" w:name="_Toc144369369"/>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90"/>
    </w:p>
    <w:p w14:paraId="2E7C666A" w14:textId="25195A35" w:rsidR="004E5604" w:rsidRPr="00AE70E3" w:rsidRDefault="004E5604" w:rsidP="004E5604">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rFonts w:ascii="Arial" w:hAnsi="Arial"/>
                <w:b/>
                <w:sz w:val="16"/>
              </w:rPr>
            </w:pPr>
            <w:r w:rsidRPr="00AE70E3">
              <w:rPr>
                <w:rFonts w:ascii="Arial" w:hAnsi="Arial"/>
                <w:b/>
                <w:sz w:val="16"/>
              </w:rPr>
              <w:t>Uplink CA configuration or</w:t>
            </w:r>
          </w:p>
          <w:p w14:paraId="0CE37B70" w14:textId="77777777" w:rsidR="004E5604" w:rsidRDefault="004E5604"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lang w:val="en-US" w:eastAsia="zh-CN"/>
              </w:rPr>
            </w:pPr>
            <w:r w:rsidRPr="00AE70E3">
              <w:rPr>
                <w:b/>
                <w:sz w:val="16"/>
              </w:rPr>
              <w:t>Bandwidth combination set</w:t>
            </w:r>
          </w:p>
        </w:tc>
      </w:tr>
      <w:tr w:rsidR="004E5604" w14:paraId="02F8A32D"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lang w:eastAsia="zh-CN"/>
              </w:rPr>
            </w:pPr>
            <w:r w:rsidRPr="00C30686">
              <w:rPr>
                <w:rFonts w:eastAsiaTheme="minorEastAsia"/>
                <w:lang w:val="en-US" w:eastAsia="zh-CN"/>
              </w:rPr>
              <w:t>CA_n7A-n66A-n78A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666B541" w14:textId="77777777" w:rsidR="004E5604" w:rsidRPr="00C30686" w:rsidRDefault="004E5604" w:rsidP="00B53BB5">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5D448123" w14:textId="77777777" w:rsidR="004E5604" w:rsidRDefault="004E5604" w:rsidP="00B53BB5">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lang w:eastAsia="zh-CN"/>
              </w:rPr>
            </w:pPr>
            <w:r w:rsidRPr="00C30686">
              <w:rPr>
                <w:rFonts w:eastAsiaTheme="minorEastAsia"/>
                <w:lang w:val="en-US" w:eastAsia="zh-CN"/>
              </w:rPr>
              <w:t>0</w:t>
            </w:r>
          </w:p>
        </w:tc>
      </w:tr>
      <w:tr w:rsidR="004E5604" w14:paraId="50A73F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rFonts w:eastAsia="Yu Mincho"/>
              </w:rPr>
            </w:pPr>
          </w:p>
        </w:tc>
      </w:tr>
      <w:tr w:rsidR="004E5604" w14:paraId="61452512"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rFonts w:eastAsia="Yu Mincho"/>
              </w:rPr>
            </w:pPr>
          </w:p>
        </w:tc>
      </w:tr>
      <w:tr w:rsidR="004E5604" w14:paraId="0924B7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lang w:val="en-US" w:eastAsia="zh-CN"/>
              </w:rPr>
            </w:pPr>
            <w:r w:rsidRPr="00C30686">
              <w:rPr>
                <w:rFonts w:eastAsiaTheme="minorEastAsia"/>
                <w:lang w:val="en-US" w:eastAsia="zh-CN"/>
              </w:rPr>
              <w:t>1</w:t>
            </w:r>
          </w:p>
        </w:tc>
      </w:tr>
      <w:tr w:rsidR="004E5604" w14:paraId="7D40C9D5"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rFonts w:cs="Arial"/>
                <w:lang w:val="en-US" w:eastAsia="zh-CN" w:bidi="ar"/>
              </w:rPr>
            </w:pPr>
          </w:p>
        </w:tc>
      </w:tr>
      <w:tr w:rsidR="004E5604" w14:paraId="71A7A162" w14:textId="77777777" w:rsidTr="00B53BB5">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rFonts w:cs="Arial"/>
                <w:lang w:val="en-US" w:eastAsia="zh-CN" w:bidi="ar"/>
              </w:rPr>
            </w:pPr>
          </w:p>
        </w:tc>
      </w:tr>
      <w:tr w:rsidR="004E5604" w14:paraId="701E0D9B" w14:textId="77777777" w:rsidTr="00B53BB5">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2C55BC1A" w14:textId="77777777" w:rsidR="004E5604" w:rsidRDefault="004E5604" w:rsidP="00B53BB5">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BFCDD2F" w14:textId="77777777" w:rsidR="004E5604" w:rsidRPr="00AE70E3" w:rsidRDefault="004E5604" w:rsidP="004E5604">
      <w:pPr>
        <w:rPr>
          <w:sz w:val="18"/>
          <w:lang w:val="x-none" w:eastAsia="zh-CN"/>
        </w:rPr>
      </w:pPr>
    </w:p>
    <w:p w14:paraId="3EBE20E0" w14:textId="52705F2C" w:rsidR="004E5604" w:rsidRPr="00AE70E3" w:rsidRDefault="004E5604" w:rsidP="00FD0980">
      <w:pPr>
        <w:pStyle w:val="Heading3"/>
        <w:rPr>
          <w:lang w:val="en-US" w:eastAsia="zh-CN"/>
        </w:rPr>
      </w:pPr>
      <w:bookmarkStart w:id="591" w:name="_Toc144369370"/>
      <w:r>
        <w:rPr>
          <w:lang w:eastAsia="zh-CN"/>
        </w:rPr>
        <w:t>6.33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91"/>
    </w:p>
    <w:p w14:paraId="1F00122F" w14:textId="22292424" w:rsidR="004E5604" w:rsidRPr="00AE70E3" w:rsidRDefault="004E5604" w:rsidP="004E5604">
      <w:pPr>
        <w:keepNext/>
        <w:keepLines/>
        <w:spacing w:before="60"/>
        <w:jc w:val="center"/>
        <w:rPr>
          <w:rFonts w:ascii="Arial" w:hAnsi="Arial"/>
          <w:b/>
          <w:lang w:eastAsia="zh-CN"/>
        </w:rPr>
      </w:pPr>
      <w:r w:rsidRPr="00AE70E3">
        <w:rPr>
          <w:rFonts w:ascii="Arial" w:hAnsi="Arial"/>
          <w:b/>
        </w:rPr>
        <w:t xml:space="preserve">Table </w:t>
      </w:r>
      <w:r>
        <w:rPr>
          <w:rFonts w:ascii="Arial" w:hAnsi="Arial"/>
          <w:b/>
        </w:rPr>
        <w:t>6.33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trPr>
        <w:tc>
          <w:tcPr>
            <w:tcW w:w="1679" w:type="dxa"/>
          </w:tcPr>
          <w:p w14:paraId="60C662A0"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C26DE4"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EFE8E87"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AED4EC"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C2B0938"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E5604" w:rsidRPr="00AE70E3" w14:paraId="3D0506F4" w14:textId="77777777" w:rsidTr="00B53BB5">
        <w:trPr>
          <w:trHeight w:val="192"/>
          <w:jc w:val="center"/>
        </w:trPr>
        <w:tc>
          <w:tcPr>
            <w:tcW w:w="1679" w:type="dxa"/>
            <w:vMerge w:val="restart"/>
            <w:vAlign w:val="center"/>
          </w:tcPr>
          <w:p w14:paraId="1798E3EB"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n7-n78</w:t>
            </w:r>
          </w:p>
        </w:tc>
        <w:tc>
          <w:tcPr>
            <w:tcW w:w="2045" w:type="dxa"/>
            <w:shd w:val="clear" w:color="auto" w:fill="auto"/>
          </w:tcPr>
          <w:p w14:paraId="5F6C74F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ECF9286"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350F5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A9B908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35C2964C" w14:textId="77777777" w:rsidTr="00B53BB5">
        <w:trPr>
          <w:trHeight w:val="192"/>
          <w:jc w:val="center"/>
        </w:trPr>
        <w:tc>
          <w:tcPr>
            <w:tcW w:w="1679" w:type="dxa"/>
            <w:vMerge/>
          </w:tcPr>
          <w:p w14:paraId="04E88C32"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EB03E6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55ECB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684F9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r w:rsidR="004E5604" w:rsidRPr="00AE70E3" w14:paraId="738BF63F" w14:textId="77777777" w:rsidTr="00B53BB5">
        <w:trPr>
          <w:trHeight w:val="192"/>
          <w:jc w:val="center"/>
        </w:trPr>
        <w:tc>
          <w:tcPr>
            <w:tcW w:w="1679" w:type="dxa"/>
            <w:vMerge w:val="restart"/>
            <w:vAlign w:val="center"/>
          </w:tcPr>
          <w:p w14:paraId="050CA2CD"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50CE46F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4868B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894AA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A4FD42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2FBA8298" w14:textId="77777777" w:rsidTr="00B53BB5">
        <w:trPr>
          <w:trHeight w:val="192"/>
          <w:jc w:val="center"/>
        </w:trPr>
        <w:tc>
          <w:tcPr>
            <w:tcW w:w="1679" w:type="dxa"/>
            <w:vMerge/>
          </w:tcPr>
          <w:p w14:paraId="5B72D3A9"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1CD5C4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E595B6B"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4F2FC"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bl>
    <w:p w14:paraId="2130BAEA" w14:textId="77777777" w:rsidR="004E5604" w:rsidRPr="00AE70E3" w:rsidRDefault="004E5604" w:rsidP="004E5604"/>
    <w:p w14:paraId="657F779A" w14:textId="40C11BF7" w:rsidR="004E5604" w:rsidRPr="00AE70E3" w:rsidRDefault="004E5604" w:rsidP="00FD0980">
      <w:pPr>
        <w:pStyle w:val="Heading3"/>
        <w:rPr>
          <w:lang w:eastAsia="ja-JP"/>
        </w:rPr>
      </w:pPr>
      <w:bookmarkStart w:id="592" w:name="_Toc144369371"/>
      <w:r>
        <w:t>6.33</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592"/>
    </w:p>
    <w:p w14:paraId="661C2B8E" w14:textId="77777777" w:rsidR="004E5604" w:rsidRPr="00AE70E3" w:rsidRDefault="004E5604" w:rsidP="004E5604">
      <w:pPr>
        <w:rPr>
          <w:lang w:eastAsia="zh-CN"/>
        </w:rPr>
      </w:pPr>
      <w:r w:rsidRPr="00AE70E3">
        <w:rPr>
          <w:lang w:eastAsia="zh-CN"/>
        </w:rPr>
        <w:t xml:space="preserve">Analysis of REFSENS exceptions or MSD requirements is needed due to higher power uplink. </w:t>
      </w:r>
    </w:p>
    <w:p w14:paraId="61BFD3E8" w14:textId="6A263640" w:rsidR="004E5604" w:rsidRPr="00AE70E3" w:rsidRDefault="004E5604" w:rsidP="004E5604">
      <w:pPr>
        <w:keepNext/>
        <w:keepLines/>
        <w:spacing w:before="120"/>
        <w:ind w:left="1134" w:hanging="1134"/>
        <w:outlineLvl w:val="2"/>
        <w:rPr>
          <w:rFonts w:ascii="Arial" w:hAnsi="Arial"/>
          <w:sz w:val="28"/>
          <w:lang w:eastAsia="ja-JP"/>
        </w:rPr>
      </w:pPr>
      <w:r>
        <w:rPr>
          <w:rFonts w:ascii="Arial" w:hAnsi="Arial"/>
          <w:sz w:val="24"/>
        </w:rPr>
        <w:t>6.33</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173145A6" w14:textId="77777777" w:rsidR="004E5604" w:rsidRPr="00C113E1" w:rsidRDefault="004E5604" w:rsidP="004E5604">
      <w:pPr>
        <w:rPr>
          <w:lang w:eastAsia="zh-CN"/>
        </w:rPr>
      </w:pPr>
      <w:r w:rsidRPr="00C113E1">
        <w:rPr>
          <w:lang w:eastAsia="zh-CN"/>
        </w:rPr>
        <w:t xml:space="preserve">Based on calculation, </w:t>
      </w:r>
      <w:r>
        <w:rPr>
          <w:lang w:eastAsia="zh-CN"/>
        </w:rPr>
        <w:t xml:space="preserve">IMD4 of dual UL CA_n7-n78 fall into n66 DL, MSD values reused from CA_n41-n66-n77. </w:t>
      </w:r>
    </w:p>
    <w:p w14:paraId="5849A707" w14:textId="7651906E" w:rsidR="004E5604" w:rsidRDefault="004E5604" w:rsidP="004E5604">
      <w:pPr>
        <w:pStyle w:val="TH"/>
      </w:pPr>
      <w:r>
        <w:t>Table 6.33.3-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Source of IMD</w:t>
            </w:r>
          </w:p>
        </w:tc>
      </w:tr>
      <w:tr w:rsidR="004E5604" w:rsidRPr="00C52FE4" w14:paraId="7EB6B978" w14:textId="77777777" w:rsidTr="00B53BB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rFonts w:ascii="Arial" w:eastAsia="DengXian" w:hAnsi="Arial"/>
                <w:b/>
                <w:sz w:val="18"/>
              </w:rPr>
            </w:pPr>
          </w:p>
        </w:tc>
      </w:tr>
      <w:tr w:rsidR="004E5604" w:rsidRPr="00C52FE4" w14:paraId="0BA2EC33"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w:t>
            </w:r>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2540</w:t>
            </w:r>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1A964DC7"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n66</w:t>
            </w:r>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1760</w:t>
            </w:r>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IMD4</w:t>
            </w:r>
          </w:p>
        </w:tc>
      </w:tr>
      <w:tr w:rsidR="004E5604" w:rsidRPr="00C52FE4" w14:paraId="4A424615"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1</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467C5AE3" w14:textId="77777777" w:rsidTr="00B53BB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2BB77E9F" w14:textId="77777777" w:rsidR="004E5604" w:rsidRPr="00C113E1" w:rsidRDefault="004E5604" w:rsidP="004E5604">
      <w:pPr>
        <w:keepNext/>
        <w:keepLines/>
        <w:spacing w:before="120"/>
        <w:ind w:left="1418" w:hanging="1418"/>
        <w:outlineLvl w:val="3"/>
        <w:rPr>
          <w:rFonts w:ascii="Arial" w:hAnsi="Arial"/>
          <w:sz w:val="24"/>
        </w:rPr>
      </w:pPr>
    </w:p>
    <w:p w14:paraId="39817088" w14:textId="1A5F4529" w:rsidR="004E5604" w:rsidRPr="00C113E1" w:rsidRDefault="004E5604" w:rsidP="004E5604">
      <w:pPr>
        <w:pStyle w:val="Heading3"/>
        <w:rPr>
          <w:lang w:eastAsia="ja-JP"/>
        </w:rPr>
      </w:pPr>
      <w:bookmarkStart w:id="593" w:name="_Toc144369372"/>
      <w:r>
        <w:rPr>
          <w:lang w:eastAsia="ja-JP"/>
        </w:rPr>
        <w:t>6.33</w:t>
      </w:r>
      <w:r w:rsidRPr="00C113E1">
        <w:rPr>
          <w:lang w:eastAsia="ja-JP"/>
        </w:rPr>
        <w:t>.4</w:t>
      </w:r>
      <w:r w:rsidRPr="00C113E1">
        <w:rPr>
          <w:lang w:eastAsia="ja-JP"/>
        </w:rPr>
        <w:tab/>
        <w:t>∆TIB and ∆RIB values</w:t>
      </w:r>
      <w:bookmarkEnd w:id="593"/>
    </w:p>
    <w:p w14:paraId="35C6D1EC" w14:textId="77777777" w:rsidR="004E5604" w:rsidRPr="00C113E1" w:rsidRDefault="004E5604" w:rsidP="004E5604">
      <w:pPr>
        <w:rPr>
          <w:lang w:eastAsia="zh-CN"/>
        </w:rPr>
      </w:pPr>
      <w:r w:rsidRPr="00C113E1">
        <w:rPr>
          <w:lang w:eastAsia="ja-JP"/>
        </w:rPr>
        <w:t>There is no change by comparing to the values for PC3 CA, so this section is omitted.</w:t>
      </w:r>
    </w:p>
    <w:p w14:paraId="2A6162E9" w14:textId="189A9989" w:rsidR="0011017C" w:rsidRPr="00AE70E3" w:rsidRDefault="0011017C" w:rsidP="00FD0980">
      <w:pPr>
        <w:pStyle w:val="Heading2"/>
        <w:rPr>
          <w:lang w:eastAsia="zh-CN"/>
        </w:rPr>
      </w:pPr>
      <w:bookmarkStart w:id="594" w:name="_Toc144369373"/>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594"/>
    </w:p>
    <w:p w14:paraId="751C53BA" w14:textId="40489180" w:rsidR="0011017C" w:rsidRPr="00AE70E3" w:rsidRDefault="0011017C" w:rsidP="00FD0980">
      <w:pPr>
        <w:pStyle w:val="Heading3"/>
        <w:rPr>
          <w:lang w:eastAsia="zh-CN"/>
        </w:rPr>
      </w:pPr>
      <w:bookmarkStart w:id="595" w:name="_Toc144369374"/>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95"/>
    </w:p>
    <w:p w14:paraId="5AC50F47" w14:textId="548E682C" w:rsidR="0011017C" w:rsidRPr="00AE70E3" w:rsidRDefault="0011017C" w:rsidP="0011017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rFonts w:ascii="Arial" w:hAnsi="Arial"/>
                <w:b/>
                <w:sz w:val="16"/>
              </w:rPr>
            </w:pPr>
            <w:r w:rsidRPr="00AE70E3">
              <w:rPr>
                <w:rFonts w:ascii="Arial" w:hAnsi="Arial"/>
                <w:b/>
                <w:sz w:val="16"/>
              </w:rPr>
              <w:t>Uplink CA configuration or</w:t>
            </w:r>
          </w:p>
          <w:p w14:paraId="42423B51" w14:textId="77777777" w:rsidR="0011017C" w:rsidRDefault="0011017C"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lang w:val="en-US" w:eastAsia="zh-CN"/>
              </w:rPr>
            </w:pPr>
            <w:r w:rsidRPr="00AE70E3">
              <w:rPr>
                <w:b/>
                <w:sz w:val="16"/>
              </w:rPr>
              <w:t>Bandwidth combination set</w:t>
            </w:r>
          </w:p>
        </w:tc>
      </w:tr>
      <w:tr w:rsidR="0011017C" w14:paraId="3A77990B"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lang w:eastAsia="zh-CN"/>
              </w:rPr>
            </w:pPr>
            <w:r w:rsidRPr="00C30686">
              <w:rPr>
                <w:rFonts w:eastAsiaTheme="minorEastAsia"/>
                <w:lang w:val="en-US" w:eastAsia="zh-CN"/>
              </w:rPr>
              <w:t>CA_n25A-n66A-n78A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rFonts w:eastAsiaTheme="minorEastAsia"/>
                <w:lang w:val="en-US" w:eastAsia="zh-CN"/>
              </w:rPr>
            </w:pPr>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7805BB13" w14:textId="77777777" w:rsidR="0011017C" w:rsidRDefault="0011017C" w:rsidP="00B57B62">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lang w:eastAsia="zh-CN"/>
              </w:rPr>
            </w:pPr>
            <w:r w:rsidRPr="00C30686">
              <w:rPr>
                <w:rFonts w:eastAsiaTheme="minorEastAsia"/>
                <w:lang w:val="en-US" w:eastAsia="zh-CN"/>
              </w:rPr>
              <w:t>0</w:t>
            </w:r>
          </w:p>
        </w:tc>
      </w:tr>
      <w:tr w:rsidR="0011017C" w14:paraId="29FDAD04"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rFonts w:eastAsia="Yu Mincho"/>
              </w:rPr>
            </w:pPr>
          </w:p>
        </w:tc>
      </w:tr>
      <w:tr w:rsidR="0011017C" w14:paraId="2170CE6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rFonts w:eastAsia="Yu Mincho"/>
              </w:rPr>
            </w:pPr>
          </w:p>
        </w:tc>
      </w:tr>
      <w:tr w:rsidR="0011017C" w14:paraId="3913ED3C"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lang w:val="en-US" w:eastAsia="zh-CN"/>
              </w:rPr>
            </w:pPr>
            <w:r w:rsidRPr="00C30686">
              <w:rPr>
                <w:rFonts w:eastAsiaTheme="minorEastAsia"/>
                <w:lang w:val="en-US" w:eastAsia="zh-CN"/>
              </w:rPr>
              <w:t>1</w:t>
            </w:r>
          </w:p>
        </w:tc>
      </w:tr>
      <w:tr w:rsidR="0011017C" w14:paraId="2C9B96B7"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rFonts w:cs="Arial"/>
                <w:lang w:val="en-US" w:eastAsia="zh-CN" w:bidi="ar"/>
              </w:rPr>
            </w:pPr>
          </w:p>
        </w:tc>
      </w:tr>
      <w:tr w:rsidR="0011017C" w14:paraId="1478558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rFonts w:cs="Arial"/>
                <w:lang w:val="en-US" w:eastAsia="zh-CN" w:bidi="ar"/>
              </w:rPr>
            </w:pPr>
          </w:p>
        </w:tc>
      </w:tr>
      <w:tr w:rsidR="0011017C" w14:paraId="16E598B4"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lang w:eastAsia="zh-CN"/>
              </w:rPr>
            </w:pPr>
            <w:r w:rsidRPr="00C30686">
              <w:rPr>
                <w:rFonts w:eastAsiaTheme="minorEastAsia" w:cs="Arial"/>
                <w:szCs w:val="18"/>
                <w:lang w:val="en-US"/>
              </w:rPr>
              <w:t>CA_n25A-n66A-n78(2A)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lang w:val="en-US" w:eastAsia="zh-CN"/>
              </w:rPr>
            </w:pPr>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rFonts w:cs="Arial"/>
                <w:lang w:val="en-US" w:eastAsia="zh-CN" w:bidi="ar"/>
              </w:rPr>
            </w:pPr>
            <w:r w:rsidRPr="00C30686">
              <w:rPr>
                <w:rFonts w:eastAsiaTheme="minorEastAsia"/>
                <w:lang w:val="en-US" w:eastAsia="zh-CN"/>
              </w:rPr>
              <w:t>0</w:t>
            </w:r>
          </w:p>
        </w:tc>
      </w:tr>
      <w:tr w:rsidR="0011017C" w14:paraId="3C8FD39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n66</w:t>
            </w:r>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rFonts w:cs="Arial"/>
                <w:lang w:val="en-US" w:eastAsia="zh-CN" w:bidi="ar"/>
              </w:rPr>
            </w:pPr>
          </w:p>
        </w:tc>
      </w:tr>
      <w:tr w:rsidR="0011017C" w14:paraId="351B85C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n78</w:t>
            </w:r>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rFonts w:cs="Arial"/>
                <w:lang w:val="en-US" w:eastAsia="zh-CN" w:bidi="ar"/>
              </w:rPr>
            </w:pPr>
          </w:p>
        </w:tc>
      </w:tr>
      <w:tr w:rsidR="0011017C" w14:paraId="6897281B" w14:textId="77777777" w:rsidTr="00B57B62">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646C2F" w14:textId="77777777" w:rsidR="0011017C" w:rsidRDefault="0011017C" w:rsidP="00B57B62">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09EA7645" w14:textId="77777777" w:rsidR="0011017C" w:rsidRPr="00AE70E3" w:rsidRDefault="0011017C" w:rsidP="0011017C">
      <w:pPr>
        <w:rPr>
          <w:sz w:val="18"/>
          <w:lang w:val="x-none" w:eastAsia="zh-CN"/>
        </w:rPr>
      </w:pPr>
    </w:p>
    <w:p w14:paraId="02C7DC1C" w14:textId="63081EEE" w:rsidR="0011017C" w:rsidRPr="00AE70E3" w:rsidRDefault="0011017C" w:rsidP="00FD0980">
      <w:pPr>
        <w:pStyle w:val="Heading3"/>
        <w:rPr>
          <w:lang w:val="en-US" w:eastAsia="zh-CN"/>
        </w:rPr>
      </w:pPr>
      <w:bookmarkStart w:id="596" w:name="_Toc144369375"/>
      <w:r>
        <w:rPr>
          <w:lang w:eastAsia="zh-CN"/>
        </w:rPr>
        <w:t>6.34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96"/>
    </w:p>
    <w:p w14:paraId="4853C3A3" w14:textId="1FB7E162" w:rsidR="0011017C" w:rsidRPr="00AE70E3" w:rsidRDefault="0011017C" w:rsidP="0011017C">
      <w:pPr>
        <w:keepNext/>
        <w:keepLines/>
        <w:spacing w:before="60"/>
        <w:jc w:val="center"/>
        <w:rPr>
          <w:rFonts w:ascii="Arial" w:hAnsi="Arial"/>
          <w:b/>
          <w:lang w:eastAsia="zh-CN"/>
        </w:rPr>
      </w:pPr>
      <w:r w:rsidRPr="00AE70E3">
        <w:rPr>
          <w:rFonts w:ascii="Arial" w:hAnsi="Arial"/>
          <w:b/>
        </w:rPr>
        <w:t xml:space="preserve">Table </w:t>
      </w:r>
      <w:r>
        <w:rPr>
          <w:rFonts w:ascii="Arial" w:hAnsi="Arial"/>
          <w:b/>
        </w:rPr>
        <w:t>6.34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trPr>
        <w:tc>
          <w:tcPr>
            <w:tcW w:w="1679" w:type="dxa"/>
          </w:tcPr>
          <w:p w14:paraId="5085172A"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CD673A9"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A1FE638"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CFEBA7"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790426F"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17C" w:rsidRPr="00AE70E3" w14:paraId="2B4EACDB" w14:textId="77777777" w:rsidTr="00B57B62">
        <w:trPr>
          <w:trHeight w:val="192"/>
          <w:jc w:val="center"/>
        </w:trPr>
        <w:tc>
          <w:tcPr>
            <w:tcW w:w="1679" w:type="dxa"/>
            <w:vMerge w:val="restart"/>
            <w:vAlign w:val="center"/>
          </w:tcPr>
          <w:p w14:paraId="0DB185AF"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6E62410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A664539"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07A69D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3BE1B6"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4A2F0F4B" w14:textId="77777777" w:rsidTr="00B57B62">
        <w:trPr>
          <w:trHeight w:val="192"/>
          <w:jc w:val="center"/>
        </w:trPr>
        <w:tc>
          <w:tcPr>
            <w:tcW w:w="1679" w:type="dxa"/>
            <w:vMerge/>
          </w:tcPr>
          <w:p w14:paraId="044A07B6"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3574A8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6D2274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738D42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r w:rsidR="0011017C" w:rsidRPr="00AE70E3" w14:paraId="160D623E" w14:textId="77777777" w:rsidTr="00B57B62">
        <w:trPr>
          <w:trHeight w:val="192"/>
          <w:jc w:val="center"/>
        </w:trPr>
        <w:tc>
          <w:tcPr>
            <w:tcW w:w="1679" w:type="dxa"/>
            <w:vMerge w:val="restart"/>
            <w:vAlign w:val="center"/>
          </w:tcPr>
          <w:p w14:paraId="0A6A7C27"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322997B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0AE467D"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D2D85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BC16A0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1E364D27" w14:textId="77777777" w:rsidTr="00B57B62">
        <w:trPr>
          <w:trHeight w:val="192"/>
          <w:jc w:val="center"/>
        </w:trPr>
        <w:tc>
          <w:tcPr>
            <w:tcW w:w="1679" w:type="dxa"/>
            <w:vMerge/>
          </w:tcPr>
          <w:p w14:paraId="1A7E93E1"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505124E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400F87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482167"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bl>
    <w:p w14:paraId="243A97C1" w14:textId="77777777" w:rsidR="0011017C" w:rsidRPr="00AE70E3" w:rsidRDefault="0011017C" w:rsidP="0011017C"/>
    <w:p w14:paraId="76DC7EA2" w14:textId="392321BF" w:rsidR="0011017C" w:rsidRPr="00AE70E3" w:rsidRDefault="0011017C" w:rsidP="00FD0980">
      <w:pPr>
        <w:pStyle w:val="Heading3"/>
        <w:rPr>
          <w:lang w:eastAsia="ja-JP"/>
        </w:rPr>
      </w:pPr>
      <w:bookmarkStart w:id="597" w:name="_Toc144369376"/>
      <w:r>
        <w:t>6.34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597"/>
    </w:p>
    <w:p w14:paraId="03F2FD8C" w14:textId="77777777" w:rsidR="0011017C" w:rsidRPr="00AE70E3" w:rsidRDefault="0011017C" w:rsidP="0011017C">
      <w:pPr>
        <w:rPr>
          <w:lang w:eastAsia="zh-CN"/>
        </w:rPr>
      </w:pPr>
      <w:r w:rsidRPr="00AE70E3">
        <w:rPr>
          <w:lang w:eastAsia="zh-CN"/>
        </w:rPr>
        <w:t xml:space="preserve">Analysis of REFSENS exceptions or MSD requirements is needed due to higher power uplink. </w:t>
      </w:r>
    </w:p>
    <w:p w14:paraId="1BF59E88" w14:textId="2AA876C0" w:rsidR="0011017C" w:rsidRPr="00AE70E3" w:rsidRDefault="0011017C" w:rsidP="0011017C">
      <w:pPr>
        <w:keepNext/>
        <w:keepLines/>
        <w:spacing w:before="120"/>
        <w:ind w:left="1134" w:hanging="1134"/>
        <w:outlineLvl w:val="2"/>
        <w:rPr>
          <w:rFonts w:ascii="Arial" w:hAnsi="Arial"/>
          <w:sz w:val="28"/>
          <w:lang w:eastAsia="ja-JP"/>
        </w:rPr>
      </w:pPr>
      <w:r>
        <w:rPr>
          <w:rFonts w:ascii="Arial" w:hAnsi="Arial"/>
          <w:sz w:val="24"/>
        </w:rPr>
        <w:t>6.34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38CF8380" w14:textId="77777777" w:rsidR="0011017C" w:rsidRDefault="0011017C" w:rsidP="0011017C">
      <w:pPr>
        <w:rPr>
          <w:lang w:eastAsia="zh-CN"/>
        </w:rPr>
      </w:pPr>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p>
    <w:p w14:paraId="0BF492E8" w14:textId="77777777" w:rsidR="0011017C" w:rsidRPr="00C113E1" w:rsidRDefault="0011017C" w:rsidP="0011017C">
      <w:pPr>
        <w:rPr>
          <w:lang w:eastAsia="zh-CN"/>
        </w:rPr>
      </w:pPr>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p>
    <w:p w14:paraId="40B473BF" w14:textId="59B4674A" w:rsidR="0011017C" w:rsidRDefault="0011017C" w:rsidP="0011017C">
      <w:pPr>
        <w:pStyle w:val="TH"/>
      </w:pPr>
      <w:r>
        <w:t>Table 6.34.3-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Source of IMD</w:t>
            </w:r>
          </w:p>
        </w:tc>
      </w:tr>
      <w:tr w:rsidR="0011017C" w:rsidRPr="00C52FE4" w14:paraId="7903B429" w14:textId="77777777" w:rsidTr="00B57B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rFonts w:ascii="Arial" w:eastAsia="DengXian" w:hAnsi="Arial"/>
                <w:b/>
                <w:sz w:val="18"/>
              </w:rPr>
            </w:pPr>
          </w:p>
        </w:tc>
      </w:tr>
      <w:tr w:rsidR="0011017C" w:rsidRPr="00C52FE4" w14:paraId="617D538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CA_n25-n66-n78</w:t>
            </w:r>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1880</w:t>
            </w:r>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4F8DF98F"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1740</w:t>
            </w:r>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IMD4</w:t>
            </w:r>
          </w:p>
        </w:tc>
      </w:tr>
      <w:tr w:rsidR="0011017C" w:rsidRPr="00C52FE4" w14:paraId="3BAA5958"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1D2E5D1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1880</w:t>
            </w:r>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1960</w:t>
            </w:r>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37.6</w:t>
            </w:r>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IMD2</w:t>
            </w:r>
            <w:r w:rsidRPr="00B26738">
              <w:rPr>
                <w:rFonts w:eastAsiaTheme="minorEastAsia" w:cs="Arial"/>
                <w:szCs w:val="18"/>
                <w:vertAlign w:val="superscript"/>
                <w:lang w:val="en-US"/>
              </w:rPr>
              <w:t>1,2</w:t>
            </w:r>
          </w:p>
        </w:tc>
      </w:tr>
      <w:tr w:rsidR="0011017C" w:rsidRPr="00C52FE4" w14:paraId="781352B3"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1760</w:t>
            </w:r>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2122AB6C"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09C7AEF4" w14:textId="77777777" w:rsidTr="00B57B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17DFFB5" w14:textId="77777777" w:rsidR="0011017C" w:rsidRPr="006817FC" w:rsidRDefault="0011017C" w:rsidP="00B57B62">
            <w:pPr>
              <w:pStyle w:val="TAN"/>
              <w:rPr>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tc>
      </w:tr>
    </w:tbl>
    <w:p w14:paraId="4C8F8535" w14:textId="089D72DF" w:rsidR="0011017C" w:rsidRPr="00FD0980" w:rsidRDefault="0011017C" w:rsidP="00606D3F">
      <w:pPr>
        <w:pStyle w:val="Heading3"/>
      </w:pPr>
      <w:bookmarkStart w:id="598" w:name="_Toc144369377"/>
      <w:r w:rsidRPr="00FD0980">
        <w:t>6.34.4</w:t>
      </w:r>
      <w:r w:rsidRPr="00FD0980">
        <w:tab/>
        <w:t>∆TIB and ∆RIB values</w:t>
      </w:r>
      <w:bookmarkEnd w:id="598"/>
    </w:p>
    <w:p w14:paraId="38F60F6E" w14:textId="77777777" w:rsidR="0011017C" w:rsidRPr="00C113E1" w:rsidRDefault="0011017C" w:rsidP="0011017C">
      <w:pPr>
        <w:rPr>
          <w:lang w:eastAsia="zh-CN"/>
        </w:rPr>
      </w:pPr>
      <w:r w:rsidRPr="00C113E1">
        <w:rPr>
          <w:lang w:eastAsia="ja-JP"/>
        </w:rPr>
        <w:t>There is no change by comparing to the values for PC3 CA, so this section is omitted.</w:t>
      </w:r>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599" w:name="_Toc120537774"/>
      <w:bookmarkStart w:id="600" w:name="_Toc144369378"/>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99"/>
      <w:bookmarkEnd w:id="600"/>
    </w:p>
    <w:p w14:paraId="5663F669" w14:textId="77777777" w:rsidR="0069128F" w:rsidRPr="004D3578" w:rsidRDefault="00EA2075" w:rsidP="0069128F">
      <w:pPr>
        <w:pStyle w:val="Heading2"/>
        <w:rPr>
          <w:lang w:eastAsia="zh-CN"/>
        </w:rPr>
      </w:pPr>
      <w:bookmarkStart w:id="601" w:name="_Toc120537775"/>
      <w:bookmarkStart w:id="602" w:name="_Toc144369379"/>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01"/>
      <w:bookmarkEnd w:id="602"/>
    </w:p>
    <w:p w14:paraId="5663F66A" w14:textId="77777777" w:rsidR="0069128F" w:rsidRPr="001043CD" w:rsidRDefault="00EA2075" w:rsidP="0069128F">
      <w:pPr>
        <w:pStyle w:val="Heading3"/>
        <w:rPr>
          <w:rFonts w:cs="Arial"/>
          <w:szCs w:val="28"/>
          <w:lang w:eastAsia="zh-CN"/>
        </w:rPr>
      </w:pPr>
      <w:bookmarkStart w:id="603" w:name="_Toc120537776"/>
      <w:bookmarkStart w:id="604" w:name="_Toc144369380"/>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03"/>
      <w:bookmarkEnd w:id="604"/>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05" w:name="_Toc120537777"/>
      <w:bookmarkStart w:id="606" w:name="_Toc144369381"/>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05"/>
      <w:bookmarkEnd w:id="606"/>
    </w:p>
    <w:p w14:paraId="5663F761" w14:textId="77777777" w:rsidR="0069128F" w:rsidRPr="00FD4F24" w:rsidRDefault="00EA2075" w:rsidP="0069128F">
      <w:pPr>
        <w:pStyle w:val="Heading3"/>
        <w:rPr>
          <w:lang w:eastAsia="zh-CN"/>
        </w:rPr>
      </w:pPr>
      <w:bookmarkStart w:id="607" w:name="_Toc120537778"/>
      <w:bookmarkStart w:id="608" w:name="_Toc144369382"/>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07"/>
      <w:bookmarkEnd w:id="608"/>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09" w:name="_Toc120537779"/>
      <w:bookmarkStart w:id="610" w:name="_Toc144369383"/>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09"/>
      <w:bookmarkEnd w:id="61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11" w:name="_Toc120537780"/>
      <w:bookmarkStart w:id="612" w:name="_Toc144369384"/>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13" w:name="historyclause"/>
      <w:bookmarkEnd w:id="611"/>
      <w:bookmarkEnd w:id="612"/>
      <w:bookmarkEnd w:id="6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c>
          <w:tcPr>
            <w:tcW w:w="800" w:type="dxa"/>
            <w:shd w:val="solid" w:color="FFFFFF" w:fill="auto"/>
          </w:tcPr>
          <w:p w14:paraId="59DB5C0B" w14:textId="155C8787" w:rsidR="002033C2" w:rsidRDefault="002033C2" w:rsidP="00911CC9">
            <w:pPr>
              <w:pStyle w:val="TAC"/>
              <w:jc w:val="left"/>
              <w:rPr>
                <w:sz w:val="16"/>
                <w:szCs w:val="16"/>
                <w:lang w:eastAsia="zh-CN"/>
              </w:rPr>
            </w:pPr>
            <w:r>
              <w:rPr>
                <w:sz w:val="16"/>
                <w:szCs w:val="16"/>
                <w:lang w:eastAsia="zh-CN"/>
              </w:rPr>
              <w:t>2023-08</w:t>
            </w:r>
          </w:p>
        </w:tc>
        <w:tc>
          <w:tcPr>
            <w:tcW w:w="800" w:type="dxa"/>
            <w:shd w:val="solid" w:color="FFFFFF" w:fill="auto"/>
          </w:tcPr>
          <w:p w14:paraId="4F6707B5" w14:textId="4C3308DB" w:rsidR="002033C2" w:rsidRDefault="002033C2" w:rsidP="00911CC9">
            <w:pPr>
              <w:pStyle w:val="TAC"/>
              <w:jc w:val="left"/>
              <w:rPr>
                <w:sz w:val="16"/>
                <w:szCs w:val="16"/>
                <w:lang w:eastAsia="zh-CN"/>
              </w:rPr>
            </w:pPr>
            <w:r>
              <w:rPr>
                <w:sz w:val="16"/>
                <w:szCs w:val="16"/>
                <w:lang w:eastAsia="zh-CN"/>
              </w:rPr>
              <w:t>RAN4#108</w:t>
            </w:r>
          </w:p>
        </w:tc>
        <w:tc>
          <w:tcPr>
            <w:tcW w:w="1094" w:type="dxa"/>
            <w:shd w:val="solid" w:color="FFFFFF" w:fill="auto"/>
          </w:tcPr>
          <w:p w14:paraId="3E9F924E" w14:textId="1BB2D657" w:rsidR="002033C2" w:rsidRDefault="002033C2" w:rsidP="003F73B5">
            <w:pPr>
              <w:pStyle w:val="TAC"/>
              <w:jc w:val="left"/>
              <w:rPr>
                <w:sz w:val="16"/>
                <w:szCs w:val="16"/>
                <w:lang w:eastAsia="zh-CN"/>
              </w:rPr>
            </w:pPr>
            <w:r>
              <w:rPr>
                <w:sz w:val="16"/>
                <w:szCs w:val="16"/>
                <w:lang w:eastAsia="zh-CN"/>
              </w:rPr>
              <w:t>R4-2313487</w:t>
            </w:r>
          </w:p>
        </w:tc>
        <w:tc>
          <w:tcPr>
            <w:tcW w:w="425" w:type="dxa"/>
            <w:shd w:val="solid" w:color="FFFFFF" w:fill="auto"/>
          </w:tcPr>
          <w:p w14:paraId="0ABC953A" w14:textId="77777777" w:rsidR="002033C2" w:rsidRPr="008245FE" w:rsidRDefault="002033C2" w:rsidP="00C17E50">
            <w:pPr>
              <w:pStyle w:val="TAL"/>
              <w:rPr>
                <w:sz w:val="16"/>
                <w:szCs w:val="16"/>
              </w:rPr>
            </w:pPr>
          </w:p>
        </w:tc>
        <w:tc>
          <w:tcPr>
            <w:tcW w:w="425" w:type="dxa"/>
            <w:shd w:val="solid" w:color="FFFFFF" w:fill="auto"/>
          </w:tcPr>
          <w:p w14:paraId="7FB59235" w14:textId="77777777" w:rsidR="002033C2" w:rsidRPr="008245FE" w:rsidRDefault="002033C2" w:rsidP="00C17E50">
            <w:pPr>
              <w:pStyle w:val="TAR"/>
              <w:jc w:val="left"/>
              <w:rPr>
                <w:sz w:val="16"/>
                <w:szCs w:val="16"/>
              </w:rPr>
            </w:pPr>
          </w:p>
        </w:tc>
        <w:tc>
          <w:tcPr>
            <w:tcW w:w="425" w:type="dxa"/>
            <w:shd w:val="solid" w:color="FFFFFF" w:fill="auto"/>
          </w:tcPr>
          <w:p w14:paraId="73B6E7AC" w14:textId="77777777" w:rsidR="002033C2" w:rsidRPr="008245FE" w:rsidRDefault="002033C2" w:rsidP="00C17E50">
            <w:pPr>
              <w:pStyle w:val="TAC"/>
              <w:jc w:val="left"/>
              <w:rPr>
                <w:sz w:val="16"/>
                <w:szCs w:val="16"/>
              </w:rPr>
            </w:pPr>
          </w:p>
        </w:tc>
        <w:tc>
          <w:tcPr>
            <w:tcW w:w="4962" w:type="dxa"/>
            <w:shd w:val="solid" w:color="FFFFFF" w:fill="auto"/>
          </w:tcPr>
          <w:p w14:paraId="30A81A00" w14:textId="77777777" w:rsidR="002033C2" w:rsidRDefault="002033C2" w:rsidP="004543F4">
            <w:pPr>
              <w:pStyle w:val="TAL"/>
              <w:rPr>
                <w:sz w:val="16"/>
                <w:szCs w:val="16"/>
                <w:lang w:eastAsia="zh-CN"/>
              </w:rPr>
            </w:pPr>
            <w:r>
              <w:rPr>
                <w:sz w:val="16"/>
                <w:szCs w:val="16"/>
                <w:lang w:eastAsia="zh-CN"/>
              </w:rPr>
              <w:t>The following TPs are approved:</w:t>
            </w:r>
          </w:p>
          <w:p w14:paraId="7CD04DC9" w14:textId="77777777" w:rsidR="002033C2" w:rsidRDefault="002033C2" w:rsidP="004543F4">
            <w:pPr>
              <w:pStyle w:val="TAL"/>
              <w:rPr>
                <w:sz w:val="16"/>
                <w:szCs w:val="16"/>
                <w:lang w:eastAsia="zh-CN"/>
              </w:rPr>
            </w:pPr>
            <w:r>
              <w:rPr>
                <w:sz w:val="16"/>
                <w:szCs w:val="16"/>
                <w:lang w:eastAsia="zh-CN"/>
              </w:rPr>
              <w:t xml:space="preserve">R4-2311967 </w:t>
            </w:r>
            <w:r w:rsidRPr="002033C2">
              <w:rPr>
                <w:sz w:val="16"/>
                <w:szCs w:val="16"/>
                <w:lang w:eastAsia="zh-CN"/>
              </w:rPr>
              <w:t>TP for HPUE CA_n1-n3-n41 with 2UL for TR 38.899</w:t>
            </w:r>
            <w:r>
              <w:rPr>
                <w:sz w:val="16"/>
                <w:szCs w:val="16"/>
                <w:lang w:eastAsia="zh-CN"/>
              </w:rPr>
              <w:t>, Samsung, KDDI</w:t>
            </w:r>
          </w:p>
          <w:p w14:paraId="1E77A6C8" w14:textId="1BE72467" w:rsidR="009F4F62" w:rsidRDefault="009F4F62" w:rsidP="004543F4">
            <w:pPr>
              <w:pStyle w:val="TAL"/>
              <w:rPr>
                <w:sz w:val="16"/>
                <w:szCs w:val="16"/>
                <w:lang w:eastAsia="zh-CN"/>
              </w:rPr>
            </w:pPr>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p>
          <w:p w14:paraId="0D6C50E6" w14:textId="57A28C47" w:rsidR="00B53BB5" w:rsidRDefault="00B53BB5" w:rsidP="004543F4">
            <w:pPr>
              <w:pStyle w:val="TAL"/>
              <w:rPr>
                <w:sz w:val="16"/>
                <w:szCs w:val="16"/>
                <w:lang w:eastAsia="zh-CN"/>
              </w:rPr>
            </w:pPr>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p>
          <w:p w14:paraId="06BA120A" w14:textId="77777777" w:rsidR="003947B8" w:rsidRDefault="003947B8" w:rsidP="003947B8">
            <w:pPr>
              <w:pStyle w:val="TAL"/>
              <w:rPr>
                <w:sz w:val="16"/>
                <w:szCs w:val="16"/>
                <w:lang w:eastAsia="zh-CN"/>
              </w:rPr>
            </w:pPr>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p>
          <w:p w14:paraId="1E145BC3" w14:textId="7BF27435" w:rsidR="00171DFD" w:rsidRDefault="00171DFD" w:rsidP="00171DFD">
            <w:pPr>
              <w:pStyle w:val="TAL"/>
              <w:rPr>
                <w:sz w:val="16"/>
                <w:szCs w:val="16"/>
                <w:lang w:eastAsia="zh-CN"/>
              </w:rPr>
            </w:pPr>
            <w:r>
              <w:rPr>
                <w:sz w:val="16"/>
                <w:szCs w:val="16"/>
                <w:lang w:eastAsia="zh-CN"/>
              </w:rPr>
              <w:t xml:space="preserve">R4-2314637 </w:t>
            </w:r>
            <w:r w:rsidRPr="003947B8">
              <w:rPr>
                <w:sz w:val="16"/>
                <w:szCs w:val="16"/>
                <w:lang w:eastAsia="zh-CN"/>
              </w:rPr>
              <w:t>TP for 38.899 adding HPUE for CA_n</w:t>
            </w:r>
            <w:r>
              <w:rPr>
                <w:sz w:val="16"/>
                <w:szCs w:val="16"/>
                <w:lang w:eastAsia="zh-CN"/>
              </w:rPr>
              <w:t>7</w:t>
            </w:r>
            <w:r w:rsidRPr="003947B8">
              <w:rPr>
                <w:sz w:val="16"/>
                <w:szCs w:val="16"/>
                <w:lang w:eastAsia="zh-CN"/>
              </w:rPr>
              <w:t>-n7</w:t>
            </w:r>
            <w:r>
              <w:rPr>
                <w:sz w:val="16"/>
                <w:szCs w:val="16"/>
                <w:lang w:eastAsia="zh-CN"/>
              </w:rPr>
              <w:t xml:space="preserve">7, </w:t>
            </w:r>
            <w:r w:rsidRPr="009F4F62">
              <w:rPr>
                <w:sz w:val="16"/>
                <w:szCs w:val="16"/>
                <w:lang w:eastAsia="zh-CN"/>
              </w:rPr>
              <w:t>Ericsson, Bell Mobility</w:t>
            </w:r>
          </w:p>
          <w:p w14:paraId="620F5B01" w14:textId="3900FEAA" w:rsidR="009976AC" w:rsidRDefault="009976AC" w:rsidP="009976AC">
            <w:pPr>
              <w:pStyle w:val="TAL"/>
              <w:rPr>
                <w:sz w:val="16"/>
                <w:szCs w:val="16"/>
                <w:lang w:eastAsia="zh-CN"/>
              </w:rPr>
            </w:pPr>
            <w:r>
              <w:rPr>
                <w:sz w:val="16"/>
                <w:szCs w:val="16"/>
                <w:lang w:eastAsia="zh-CN"/>
              </w:rPr>
              <w:t xml:space="preserve">R4-2314638 </w:t>
            </w:r>
            <w:r w:rsidRPr="003947B8">
              <w:rPr>
                <w:sz w:val="16"/>
                <w:szCs w:val="16"/>
                <w:lang w:eastAsia="zh-CN"/>
              </w:rPr>
              <w:t>TP for 38.899 adding HPUE for CA_n</w:t>
            </w:r>
            <w:r>
              <w:rPr>
                <w:sz w:val="16"/>
                <w:szCs w:val="16"/>
                <w:lang w:eastAsia="zh-CN"/>
              </w:rPr>
              <w:t>25</w:t>
            </w:r>
            <w:r w:rsidRPr="003947B8">
              <w:rPr>
                <w:sz w:val="16"/>
                <w:szCs w:val="16"/>
                <w:lang w:eastAsia="zh-CN"/>
              </w:rPr>
              <w:t>-n66-n78</w:t>
            </w:r>
            <w:r>
              <w:rPr>
                <w:sz w:val="16"/>
                <w:szCs w:val="16"/>
                <w:lang w:eastAsia="zh-CN"/>
              </w:rPr>
              <w:t xml:space="preserve">, </w:t>
            </w:r>
            <w:r w:rsidRPr="009F4F62">
              <w:rPr>
                <w:sz w:val="16"/>
                <w:szCs w:val="16"/>
                <w:lang w:eastAsia="zh-CN"/>
              </w:rPr>
              <w:t>Ericsson, Bell Mobility</w:t>
            </w:r>
          </w:p>
          <w:p w14:paraId="660A1490" w14:textId="77777777" w:rsidR="009F4F62" w:rsidRDefault="00B57B62" w:rsidP="004543F4">
            <w:pPr>
              <w:pStyle w:val="TAL"/>
              <w:rPr>
                <w:sz w:val="16"/>
                <w:szCs w:val="16"/>
                <w:lang w:eastAsia="zh-CN"/>
              </w:rPr>
            </w:pPr>
            <w:r>
              <w:rPr>
                <w:sz w:val="16"/>
                <w:szCs w:val="16"/>
                <w:lang w:eastAsia="zh-CN"/>
              </w:rPr>
              <w:t>R4-</w:t>
            </w:r>
            <w:r w:rsidR="006D2D11">
              <w:rPr>
                <w:sz w:val="16"/>
                <w:szCs w:val="16"/>
                <w:lang w:eastAsia="zh-CN"/>
              </w:rPr>
              <w:t xml:space="preserve">2314639 </w:t>
            </w:r>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p>
          <w:p w14:paraId="3B4B8AD4" w14:textId="6CF191BD" w:rsidR="003A37C4" w:rsidRDefault="003A37C4" w:rsidP="003A37C4">
            <w:pPr>
              <w:pStyle w:val="TAL"/>
              <w:rPr>
                <w:sz w:val="16"/>
                <w:szCs w:val="16"/>
                <w:lang w:eastAsia="zh-CN"/>
              </w:rPr>
            </w:pPr>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12EECD48" w14:textId="2B6EF2A6" w:rsidR="00FC79C1" w:rsidRDefault="00FC79C1" w:rsidP="00FC79C1">
            <w:pPr>
              <w:pStyle w:val="TAL"/>
              <w:rPr>
                <w:sz w:val="16"/>
                <w:szCs w:val="16"/>
                <w:lang w:eastAsia="zh-CN"/>
              </w:rPr>
            </w:pPr>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4AE2AB64" w14:textId="52939C8E" w:rsidR="006D2D11" w:rsidRDefault="006A148F" w:rsidP="004543F4">
            <w:pPr>
              <w:pStyle w:val="TAL"/>
              <w:rPr>
                <w:sz w:val="16"/>
                <w:szCs w:val="16"/>
                <w:lang w:eastAsia="zh-CN"/>
              </w:rPr>
            </w:pPr>
            <w:r>
              <w:rPr>
                <w:sz w:val="16"/>
                <w:szCs w:val="16"/>
                <w:lang w:eastAsia="zh-CN"/>
              </w:rPr>
              <w:t xml:space="preserve">R4-2314901 </w:t>
            </w:r>
            <w:r w:rsidRPr="006A148F">
              <w:rPr>
                <w:sz w:val="16"/>
                <w:szCs w:val="16"/>
                <w:lang w:eastAsia="zh-CN"/>
              </w:rPr>
              <w:t>TP for TR38.899: CA_n77-n79, CA_n3-n77, CA_n28-n77, CA_n1-n77, CA_n1-n79, CA_n8-n79</w:t>
            </w:r>
            <w:r>
              <w:rPr>
                <w:sz w:val="16"/>
                <w:szCs w:val="16"/>
                <w:lang w:eastAsia="zh-CN"/>
              </w:rPr>
              <w:t>, SoftBank, LG Electronics</w:t>
            </w:r>
          </w:p>
        </w:tc>
        <w:tc>
          <w:tcPr>
            <w:tcW w:w="708" w:type="dxa"/>
            <w:shd w:val="solid" w:color="FFFFFF" w:fill="auto"/>
          </w:tcPr>
          <w:p w14:paraId="74D6098B" w14:textId="4B311452" w:rsidR="002033C2" w:rsidRDefault="002033C2" w:rsidP="00C17E50">
            <w:pPr>
              <w:pStyle w:val="TAC"/>
              <w:jc w:val="left"/>
              <w:rPr>
                <w:sz w:val="16"/>
                <w:szCs w:val="16"/>
                <w:lang w:eastAsia="zh-CN"/>
              </w:rPr>
            </w:pPr>
            <w:r>
              <w:rPr>
                <w:sz w:val="16"/>
                <w:szCs w:val="16"/>
                <w:lang w:eastAsia="zh-CN"/>
              </w:rPr>
              <w:t>0.5.0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12300" w14:textId="77777777" w:rsidR="002A2584" w:rsidRDefault="002A2584">
      <w:r>
        <w:separator/>
      </w:r>
    </w:p>
  </w:endnote>
  <w:endnote w:type="continuationSeparator" w:id="0">
    <w:p w14:paraId="61E1E8D5" w14:textId="77777777" w:rsidR="002A2584" w:rsidRDefault="002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217EB2" w:rsidRDefault="00217E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80BDA" w14:textId="77777777" w:rsidR="002A2584" w:rsidRDefault="002A2584">
      <w:r>
        <w:separator/>
      </w:r>
    </w:p>
  </w:footnote>
  <w:footnote w:type="continuationSeparator" w:id="0">
    <w:p w14:paraId="7A907F37" w14:textId="77777777" w:rsidR="002A2584" w:rsidRDefault="002A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44A86C3C" w:rsidR="00217EB2" w:rsidRDefault="00217E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D08">
      <w:rPr>
        <w:rFonts w:ascii="Arial" w:hAnsi="Arial" w:cs="Arial"/>
        <w:b/>
        <w:noProof/>
        <w:sz w:val="18"/>
        <w:szCs w:val="18"/>
      </w:rPr>
      <w:t>3GPP TR 38.899 V0.5.0 (2023-08)</w:t>
    </w:r>
    <w:r>
      <w:rPr>
        <w:rFonts w:ascii="Arial" w:hAnsi="Arial" w:cs="Arial"/>
        <w:b/>
        <w:sz w:val="18"/>
        <w:szCs w:val="18"/>
      </w:rPr>
      <w:fldChar w:fldCharType="end"/>
    </w:r>
  </w:p>
  <w:p w14:paraId="5663F799" w14:textId="77777777" w:rsidR="00217EB2" w:rsidRDefault="00217E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508399B" w:rsidR="00217EB2" w:rsidRDefault="00217E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D08">
      <w:rPr>
        <w:rFonts w:ascii="Arial" w:hAnsi="Arial" w:cs="Arial"/>
        <w:b/>
        <w:noProof/>
        <w:sz w:val="18"/>
        <w:szCs w:val="18"/>
      </w:rPr>
      <w:t>Release 18</w:t>
    </w:r>
    <w:r>
      <w:rPr>
        <w:rFonts w:ascii="Arial" w:hAnsi="Arial" w:cs="Arial"/>
        <w:b/>
        <w:sz w:val="18"/>
        <w:szCs w:val="18"/>
      </w:rPr>
      <w:fldChar w:fldCharType="end"/>
    </w:r>
  </w:p>
  <w:p w14:paraId="5663F79B" w14:textId="77777777" w:rsidR="00217EB2" w:rsidRDefault="00217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4"/>
  </w:num>
  <w:num w:numId="7">
    <w:abstractNumId w:val="7"/>
  </w:num>
  <w:num w:numId="8">
    <w:abstractNumId w:val="8"/>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5A6C"/>
    <w:rsid w:val="00096088"/>
    <w:rsid w:val="00096AA8"/>
    <w:rsid w:val="00097255"/>
    <w:rsid w:val="000972B0"/>
    <w:rsid w:val="000A15E9"/>
    <w:rsid w:val="000A405D"/>
    <w:rsid w:val="000B0B1F"/>
    <w:rsid w:val="000B20EE"/>
    <w:rsid w:val="000C0330"/>
    <w:rsid w:val="000C1E0E"/>
    <w:rsid w:val="000C47C3"/>
    <w:rsid w:val="000C4AB3"/>
    <w:rsid w:val="000C7CB4"/>
    <w:rsid w:val="000D010C"/>
    <w:rsid w:val="000D3897"/>
    <w:rsid w:val="000D4AEC"/>
    <w:rsid w:val="000D4EF0"/>
    <w:rsid w:val="000D58AB"/>
    <w:rsid w:val="000D6165"/>
    <w:rsid w:val="000E513D"/>
    <w:rsid w:val="000E6862"/>
    <w:rsid w:val="000E7F84"/>
    <w:rsid w:val="000F34E8"/>
    <w:rsid w:val="000F5516"/>
    <w:rsid w:val="001043CD"/>
    <w:rsid w:val="001051C5"/>
    <w:rsid w:val="00106686"/>
    <w:rsid w:val="0011017C"/>
    <w:rsid w:val="0011432F"/>
    <w:rsid w:val="001149B0"/>
    <w:rsid w:val="00117C37"/>
    <w:rsid w:val="0012033B"/>
    <w:rsid w:val="0012179D"/>
    <w:rsid w:val="00124D49"/>
    <w:rsid w:val="00126CAE"/>
    <w:rsid w:val="0012719D"/>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70DE"/>
    <w:rsid w:val="00180CA0"/>
    <w:rsid w:val="0018558F"/>
    <w:rsid w:val="00185E20"/>
    <w:rsid w:val="0018635C"/>
    <w:rsid w:val="001917E6"/>
    <w:rsid w:val="00195D92"/>
    <w:rsid w:val="001A14E7"/>
    <w:rsid w:val="001A4C42"/>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C2"/>
    <w:rsid w:val="002033D5"/>
    <w:rsid w:val="00210511"/>
    <w:rsid w:val="00210A20"/>
    <w:rsid w:val="00217EB2"/>
    <w:rsid w:val="00230A42"/>
    <w:rsid w:val="0023111E"/>
    <w:rsid w:val="002312C0"/>
    <w:rsid w:val="00231979"/>
    <w:rsid w:val="002347A2"/>
    <w:rsid w:val="00235E38"/>
    <w:rsid w:val="002363EB"/>
    <w:rsid w:val="002418FE"/>
    <w:rsid w:val="00243611"/>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584"/>
    <w:rsid w:val="002A2D08"/>
    <w:rsid w:val="002B06C5"/>
    <w:rsid w:val="002B270F"/>
    <w:rsid w:val="002B3E28"/>
    <w:rsid w:val="002B5498"/>
    <w:rsid w:val="002B6339"/>
    <w:rsid w:val="002B769D"/>
    <w:rsid w:val="002B7FD4"/>
    <w:rsid w:val="002C51C3"/>
    <w:rsid w:val="002D05CC"/>
    <w:rsid w:val="002E00EE"/>
    <w:rsid w:val="002E1AF2"/>
    <w:rsid w:val="002E20AF"/>
    <w:rsid w:val="002E2918"/>
    <w:rsid w:val="002E7440"/>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10BE"/>
    <w:rsid w:val="003E0EBF"/>
    <w:rsid w:val="003E2A6E"/>
    <w:rsid w:val="003E2F2A"/>
    <w:rsid w:val="003F6329"/>
    <w:rsid w:val="003F73B5"/>
    <w:rsid w:val="00401586"/>
    <w:rsid w:val="0040403F"/>
    <w:rsid w:val="004069B7"/>
    <w:rsid w:val="00410F6F"/>
    <w:rsid w:val="004112AB"/>
    <w:rsid w:val="004138AF"/>
    <w:rsid w:val="004147CF"/>
    <w:rsid w:val="00423334"/>
    <w:rsid w:val="00426352"/>
    <w:rsid w:val="004266E1"/>
    <w:rsid w:val="0042672C"/>
    <w:rsid w:val="00427D60"/>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B6405"/>
    <w:rsid w:val="004C1F5C"/>
    <w:rsid w:val="004C52BC"/>
    <w:rsid w:val="004C54AF"/>
    <w:rsid w:val="004D3578"/>
    <w:rsid w:val="004D4C22"/>
    <w:rsid w:val="004D7825"/>
    <w:rsid w:val="004E213A"/>
    <w:rsid w:val="004E4DA0"/>
    <w:rsid w:val="004E53E6"/>
    <w:rsid w:val="004E5604"/>
    <w:rsid w:val="004F0988"/>
    <w:rsid w:val="004F32BA"/>
    <w:rsid w:val="004F3340"/>
    <w:rsid w:val="004F4C43"/>
    <w:rsid w:val="004F75C4"/>
    <w:rsid w:val="00500EA4"/>
    <w:rsid w:val="00501EDC"/>
    <w:rsid w:val="00503524"/>
    <w:rsid w:val="00503D9B"/>
    <w:rsid w:val="005051CC"/>
    <w:rsid w:val="00506671"/>
    <w:rsid w:val="005070CB"/>
    <w:rsid w:val="005107C0"/>
    <w:rsid w:val="00511361"/>
    <w:rsid w:val="005116D9"/>
    <w:rsid w:val="00513363"/>
    <w:rsid w:val="00530802"/>
    <w:rsid w:val="00530DFD"/>
    <w:rsid w:val="00531F65"/>
    <w:rsid w:val="0053388B"/>
    <w:rsid w:val="0053442A"/>
    <w:rsid w:val="00534AB7"/>
    <w:rsid w:val="00535773"/>
    <w:rsid w:val="005403B9"/>
    <w:rsid w:val="00540B13"/>
    <w:rsid w:val="00540E81"/>
    <w:rsid w:val="00543E6C"/>
    <w:rsid w:val="00544DC1"/>
    <w:rsid w:val="005533A7"/>
    <w:rsid w:val="00565087"/>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D1104"/>
    <w:rsid w:val="005D2E01"/>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6306"/>
    <w:rsid w:val="00647114"/>
    <w:rsid w:val="006519A6"/>
    <w:rsid w:val="00653EF8"/>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E33"/>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FEE"/>
    <w:rsid w:val="00866862"/>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F47"/>
    <w:rsid w:val="009A40E6"/>
    <w:rsid w:val="009C06FC"/>
    <w:rsid w:val="009D0F30"/>
    <w:rsid w:val="009D5C42"/>
    <w:rsid w:val="009D7E1F"/>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7056D"/>
    <w:rsid w:val="00A709A0"/>
    <w:rsid w:val="00A713EE"/>
    <w:rsid w:val="00A73129"/>
    <w:rsid w:val="00A7486F"/>
    <w:rsid w:val="00A74BBA"/>
    <w:rsid w:val="00A82346"/>
    <w:rsid w:val="00A91A41"/>
    <w:rsid w:val="00A92BA1"/>
    <w:rsid w:val="00A93469"/>
    <w:rsid w:val="00AA16BD"/>
    <w:rsid w:val="00AA43E0"/>
    <w:rsid w:val="00AA456D"/>
    <w:rsid w:val="00AA475C"/>
    <w:rsid w:val="00AA68F6"/>
    <w:rsid w:val="00AB29C8"/>
    <w:rsid w:val="00AB3697"/>
    <w:rsid w:val="00AC4042"/>
    <w:rsid w:val="00AC6BC6"/>
    <w:rsid w:val="00AD0178"/>
    <w:rsid w:val="00AD6F08"/>
    <w:rsid w:val="00AE4679"/>
    <w:rsid w:val="00AE65E2"/>
    <w:rsid w:val="00AF6ABF"/>
    <w:rsid w:val="00B0188E"/>
    <w:rsid w:val="00B02BCE"/>
    <w:rsid w:val="00B06CA2"/>
    <w:rsid w:val="00B15449"/>
    <w:rsid w:val="00B17E85"/>
    <w:rsid w:val="00B20BB6"/>
    <w:rsid w:val="00B210D1"/>
    <w:rsid w:val="00B25C04"/>
    <w:rsid w:val="00B33817"/>
    <w:rsid w:val="00B360E5"/>
    <w:rsid w:val="00B43D21"/>
    <w:rsid w:val="00B45D12"/>
    <w:rsid w:val="00B4656B"/>
    <w:rsid w:val="00B53BB5"/>
    <w:rsid w:val="00B55625"/>
    <w:rsid w:val="00B57B5A"/>
    <w:rsid w:val="00B57B62"/>
    <w:rsid w:val="00B61BA8"/>
    <w:rsid w:val="00B642B5"/>
    <w:rsid w:val="00B6567C"/>
    <w:rsid w:val="00B6687F"/>
    <w:rsid w:val="00B67D34"/>
    <w:rsid w:val="00B74561"/>
    <w:rsid w:val="00B74F64"/>
    <w:rsid w:val="00B8461D"/>
    <w:rsid w:val="00B91024"/>
    <w:rsid w:val="00B92FDB"/>
    <w:rsid w:val="00B93086"/>
    <w:rsid w:val="00BA19ED"/>
    <w:rsid w:val="00BA4B8D"/>
    <w:rsid w:val="00BA5DFC"/>
    <w:rsid w:val="00BA7AB1"/>
    <w:rsid w:val="00BB0464"/>
    <w:rsid w:val="00BB1E6F"/>
    <w:rsid w:val="00BB3437"/>
    <w:rsid w:val="00BB469A"/>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2E76"/>
    <w:rsid w:val="00C1303A"/>
    <w:rsid w:val="00C13DB7"/>
    <w:rsid w:val="00C1496A"/>
    <w:rsid w:val="00C16B2D"/>
    <w:rsid w:val="00C17E50"/>
    <w:rsid w:val="00C221E0"/>
    <w:rsid w:val="00C319B5"/>
    <w:rsid w:val="00C324AE"/>
    <w:rsid w:val="00C33079"/>
    <w:rsid w:val="00C35A5E"/>
    <w:rsid w:val="00C36D79"/>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82F4B"/>
    <w:rsid w:val="00C9082B"/>
    <w:rsid w:val="00C90EE5"/>
    <w:rsid w:val="00C9248E"/>
    <w:rsid w:val="00C929B2"/>
    <w:rsid w:val="00C93297"/>
    <w:rsid w:val="00C93F40"/>
    <w:rsid w:val="00C95FDE"/>
    <w:rsid w:val="00CA061E"/>
    <w:rsid w:val="00CA3D0C"/>
    <w:rsid w:val="00CA6405"/>
    <w:rsid w:val="00CA724C"/>
    <w:rsid w:val="00CB2DFD"/>
    <w:rsid w:val="00CB3365"/>
    <w:rsid w:val="00CB5A00"/>
    <w:rsid w:val="00CC1F9F"/>
    <w:rsid w:val="00CC4FA4"/>
    <w:rsid w:val="00CD2A16"/>
    <w:rsid w:val="00CD4FF2"/>
    <w:rsid w:val="00CD6741"/>
    <w:rsid w:val="00CD6926"/>
    <w:rsid w:val="00CF1BEB"/>
    <w:rsid w:val="00CF3D19"/>
    <w:rsid w:val="00CF5067"/>
    <w:rsid w:val="00CF662E"/>
    <w:rsid w:val="00D04E9C"/>
    <w:rsid w:val="00D070E8"/>
    <w:rsid w:val="00D07222"/>
    <w:rsid w:val="00D1197D"/>
    <w:rsid w:val="00D12969"/>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4C9F"/>
    <w:rsid w:val="00E16509"/>
    <w:rsid w:val="00E31A99"/>
    <w:rsid w:val="00E32927"/>
    <w:rsid w:val="00E36C40"/>
    <w:rsid w:val="00E40EC9"/>
    <w:rsid w:val="00E429E9"/>
    <w:rsid w:val="00E436C6"/>
    <w:rsid w:val="00E44582"/>
    <w:rsid w:val="00E50842"/>
    <w:rsid w:val="00E55C04"/>
    <w:rsid w:val="00E62F00"/>
    <w:rsid w:val="00E66E2E"/>
    <w:rsid w:val="00E704EE"/>
    <w:rsid w:val="00E76900"/>
    <w:rsid w:val="00E77645"/>
    <w:rsid w:val="00E85F27"/>
    <w:rsid w:val="00E87425"/>
    <w:rsid w:val="00E92215"/>
    <w:rsid w:val="00EA15B0"/>
    <w:rsid w:val="00EA17E5"/>
    <w:rsid w:val="00EA2075"/>
    <w:rsid w:val="00EA4B60"/>
    <w:rsid w:val="00EA5EA7"/>
    <w:rsid w:val="00EA6586"/>
    <w:rsid w:val="00EA7A56"/>
    <w:rsid w:val="00EB2CED"/>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79C1"/>
    <w:rsid w:val="00FD0980"/>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link w:val="B1Char1"/>
    <w:qForma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B1Char1">
    <w:name w:val="B1 Char1"/>
    <w:link w:val="B1"/>
    <w:qFormat/>
    <w:rsid w:val="00E0007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0.png"/><Relationship Id="rId39" Type="http://schemas.openxmlformats.org/officeDocument/2006/relationships/image" Target="cid:image009.png@01D82186.36AE3370" TargetMode="External"/><Relationship Id="rId21" Type="http://schemas.openxmlformats.org/officeDocument/2006/relationships/oleObject" Target="embeddings/oleObject5.bin"/><Relationship Id="rId34" Type="http://schemas.openxmlformats.org/officeDocument/2006/relationships/image" Target="media/image14.png"/><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4.png@01D82186.36AE3370" TargetMode="Externa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cid:image008.png@01D82186.36AE3370" TargetMode="External"/><Relationship Id="rId40" Type="http://schemas.openxmlformats.org/officeDocument/2006/relationships/image" Target="media/image17.png"/><Relationship Id="rId45"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cid:image005.png@01D82186.36AE3370" TargetMode="External"/><Relationship Id="rId44" Type="http://schemas.openxmlformats.org/officeDocument/2006/relationships/image" Target="media/image21.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cid:image003.png@01D82186.36AE3370" TargetMode="External"/><Relationship Id="rId30" Type="http://schemas.openxmlformats.org/officeDocument/2006/relationships/image" Target="media/image12.png"/><Relationship Id="rId35" Type="http://schemas.openxmlformats.org/officeDocument/2006/relationships/image" Target="cid:image007.png@01D82186.36AE3370" TargetMode="External"/><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2.png@01D82186.36AE3370" TargetMode="External"/><Relationship Id="rId33" Type="http://schemas.openxmlformats.org/officeDocument/2006/relationships/image" Target="cid:image006.png@01D82186.36AE3370" TargetMode="External"/><Relationship Id="rId38" Type="http://schemas.openxmlformats.org/officeDocument/2006/relationships/image" Target="media/image16.png"/><Relationship Id="rId46" Type="http://schemas.openxmlformats.org/officeDocument/2006/relationships/image" Target="media/image23.png"/><Relationship Id="rId20" Type="http://schemas.openxmlformats.org/officeDocument/2006/relationships/image" Target="media/image8.wmf"/><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B9C04-1041-4E28-BE81-3C3BB8EF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24893</Words>
  <Characters>141892</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23</cp:revision>
  <cp:lastPrinted>2019-02-25T14:05:00Z</cp:lastPrinted>
  <dcterms:created xsi:type="dcterms:W3CDTF">2023-08-31T08:31:00Z</dcterms:created>
  <dcterms:modified xsi:type="dcterms:W3CDTF">2023-08-31T15:03:00Z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1693494215</vt:lpwstr>
  </property>
</Properties>
</file>